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8BF" w:rsidRPr="00AC3F62" w:rsidRDefault="00EF48BF" w:rsidP="00EF48BF">
      <w:pPr>
        <w:spacing w:before="240" w:after="240" w:line="259" w:lineRule="auto"/>
        <w:rPr>
          <w:rFonts w:asciiTheme="minorHAnsi" w:hAnsiTheme="minorHAnsi"/>
        </w:rPr>
      </w:pPr>
      <w:bookmarkStart w:id="0" w:name="_Toc321484809"/>
    </w:p>
    <w:p w:rsidR="005D0407" w:rsidRPr="00AC3F62" w:rsidRDefault="00AC3F62" w:rsidP="005D0407">
      <w:pPr>
        <w:spacing w:before="240" w:after="240" w:line="259" w:lineRule="auto"/>
        <w:jc w:val="center"/>
        <w:rPr>
          <w:rFonts w:asciiTheme="minorHAnsi" w:hAnsiTheme="minorHAnsi"/>
        </w:rPr>
      </w:pPr>
      <w:r w:rsidRPr="00AC3F62">
        <w:rPr>
          <w:rFonts w:asciiTheme="minorHAnsi" w:hAnsiTheme="minorHAnsi"/>
          <w:noProof/>
          <w:snapToGrid/>
        </w:rPr>
        <w:drawing>
          <wp:inline distT="0" distB="0" distL="0" distR="0" wp14:anchorId="071F8918" wp14:editId="5FDB243A">
            <wp:extent cx="4343400" cy="1265566"/>
            <wp:effectExtent l="0" t="0" r="0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Vervangingsfonds_Participatiefonds_RGB resized 65 mm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9113" cy="1267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0407" w:rsidRPr="00AC3F6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AC3F6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AC3F6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AC3F6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AC3F6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AC3F6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tbl>
      <w:tblPr>
        <w:tblW w:w="71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5496"/>
      </w:tblGrid>
      <w:tr w:rsidR="005D0407" w:rsidRPr="00AC3F62" w:rsidTr="00661AEC">
        <w:trPr>
          <w:cantSplit/>
          <w:trHeight w:hRule="exact" w:val="1994"/>
          <w:jc w:val="center"/>
        </w:trPr>
        <w:tc>
          <w:tcPr>
            <w:tcW w:w="7197" w:type="dxa"/>
            <w:gridSpan w:val="2"/>
            <w:shd w:val="clear" w:color="auto" w:fill="auto"/>
            <w:vAlign w:val="center"/>
          </w:tcPr>
          <w:p w:rsidR="00830AC5" w:rsidRPr="00AC3F62" w:rsidRDefault="00830AC5" w:rsidP="001177A2">
            <w:pPr>
              <w:spacing w:line="240" w:lineRule="exact"/>
              <w:jc w:val="center"/>
              <w:rPr>
                <w:rFonts w:asciiTheme="minorHAnsi" w:hAnsiTheme="minorHAnsi"/>
                <w:b/>
                <w:sz w:val="24"/>
              </w:rPr>
            </w:pPr>
            <w:r w:rsidRPr="00AC3F62">
              <w:rPr>
                <w:rFonts w:asciiTheme="minorHAnsi" w:hAnsiTheme="minorHAnsi"/>
                <w:b/>
                <w:sz w:val="24"/>
              </w:rPr>
              <w:t xml:space="preserve">Bijlage </w:t>
            </w:r>
            <w:r w:rsidR="009553A4">
              <w:rPr>
                <w:rFonts w:asciiTheme="minorHAnsi" w:hAnsiTheme="minorHAnsi"/>
                <w:b/>
                <w:sz w:val="24"/>
              </w:rPr>
              <w:t>7</w:t>
            </w:r>
            <w:r w:rsidRPr="00AC3F62">
              <w:rPr>
                <w:rFonts w:asciiTheme="minorHAnsi" w:hAnsiTheme="minorHAnsi"/>
                <w:b/>
                <w:sz w:val="24"/>
              </w:rPr>
              <w:t xml:space="preserve"> </w:t>
            </w:r>
          </w:p>
          <w:p w:rsidR="00830AC5" w:rsidRPr="00AC3F62" w:rsidRDefault="00830AC5" w:rsidP="001177A2">
            <w:pPr>
              <w:spacing w:line="240" w:lineRule="exact"/>
              <w:jc w:val="center"/>
              <w:rPr>
                <w:rFonts w:asciiTheme="minorHAnsi" w:hAnsiTheme="minorHAnsi"/>
                <w:b/>
                <w:sz w:val="24"/>
              </w:rPr>
            </w:pPr>
          </w:p>
          <w:p w:rsidR="00CB6E76" w:rsidRPr="00AC3F62" w:rsidRDefault="0084612D" w:rsidP="00830AC5">
            <w:pPr>
              <w:spacing w:line="240" w:lineRule="exact"/>
              <w:jc w:val="center"/>
              <w:rPr>
                <w:rFonts w:asciiTheme="minorHAnsi" w:hAnsiTheme="minorHAnsi"/>
                <w:b/>
                <w:sz w:val="24"/>
              </w:rPr>
            </w:pPr>
            <w:r w:rsidRPr="00AC3F62">
              <w:rPr>
                <w:rFonts w:asciiTheme="minorHAnsi" w:hAnsiTheme="minorHAnsi"/>
                <w:b/>
                <w:sz w:val="24"/>
              </w:rPr>
              <w:t>Verklaring Onderaannem</w:t>
            </w:r>
            <w:r w:rsidR="00830AC5" w:rsidRPr="00AC3F62">
              <w:rPr>
                <w:rFonts w:asciiTheme="minorHAnsi" w:hAnsiTheme="minorHAnsi"/>
                <w:b/>
                <w:sz w:val="24"/>
              </w:rPr>
              <w:t>ing</w:t>
            </w:r>
          </w:p>
        </w:tc>
      </w:tr>
      <w:tr w:rsidR="005D0407" w:rsidRPr="00AC3F62" w:rsidTr="00661AEC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5D0407" w:rsidRPr="00AC3F62" w:rsidRDefault="005D0407" w:rsidP="001177A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Contactpersoon</w:t>
            </w:r>
          </w:p>
        </w:tc>
        <w:tc>
          <w:tcPr>
            <w:tcW w:w="5496" w:type="dxa"/>
            <w:shd w:val="clear" w:color="auto" w:fill="auto"/>
          </w:tcPr>
          <w:p w:rsidR="005D0407" w:rsidRPr="00AC3F62" w:rsidRDefault="005F05B3" w:rsidP="005F05B3">
            <w:pPr>
              <w:autoSpaceDE w:val="0"/>
              <w:autoSpaceDN w:val="0"/>
              <w:adjustRightInd w:val="0"/>
              <w:spacing w:line="240" w:lineRule="exact"/>
              <w:rPr>
                <w:rFonts w:asciiTheme="minorHAnsi" w:hAnsiTheme="minorHAnsi" w:cs="Verdana"/>
                <w:sz w:val="22"/>
                <w:szCs w:val="22"/>
              </w:rPr>
            </w:pPr>
            <w:r w:rsidRPr="00AC3F62">
              <w:rPr>
                <w:rFonts w:asciiTheme="minorHAnsi" w:hAnsiTheme="minorHAnsi" w:cs="Verdana"/>
                <w:sz w:val="22"/>
                <w:szCs w:val="22"/>
              </w:rPr>
              <w:t>Henk Strik</w:t>
            </w:r>
          </w:p>
        </w:tc>
      </w:tr>
      <w:tr w:rsidR="00661AEC" w:rsidRPr="00AC3F62" w:rsidTr="00661AEC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661AEC" w:rsidRPr="00AC3F62" w:rsidRDefault="00661AEC" w:rsidP="001177A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Bijlage bij</w:t>
            </w:r>
          </w:p>
        </w:tc>
        <w:tc>
          <w:tcPr>
            <w:tcW w:w="5496" w:type="dxa"/>
            <w:shd w:val="clear" w:color="auto" w:fill="auto"/>
          </w:tcPr>
          <w:p w:rsidR="00661AEC" w:rsidRPr="009553A4" w:rsidRDefault="009553A4" w:rsidP="009553A4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9553A4">
              <w:rPr>
                <w:rFonts w:asciiTheme="minorHAnsi" w:hAnsiTheme="minorHAnsi"/>
                <w:sz w:val="22"/>
                <w:szCs w:val="22"/>
              </w:rPr>
              <w:t>Aanbestedingsdocum</w:t>
            </w:r>
            <w:r>
              <w:rPr>
                <w:rFonts w:asciiTheme="minorHAnsi" w:hAnsiTheme="minorHAnsi"/>
                <w:sz w:val="22"/>
                <w:szCs w:val="22"/>
              </w:rPr>
              <w:t>e</w:t>
            </w:r>
            <w:r w:rsidRPr="009553A4">
              <w:rPr>
                <w:rFonts w:asciiTheme="minorHAnsi" w:hAnsiTheme="minorHAnsi"/>
                <w:sz w:val="22"/>
                <w:szCs w:val="22"/>
              </w:rPr>
              <w:t xml:space="preserve">nt </w:t>
            </w:r>
            <w:r w:rsidR="00661AEC" w:rsidRPr="009553A4">
              <w:rPr>
                <w:rFonts w:asciiTheme="minorHAnsi" w:hAnsiTheme="minorHAnsi"/>
                <w:sz w:val="22"/>
                <w:szCs w:val="22"/>
              </w:rPr>
              <w:t xml:space="preserve">aanbesteding van </w:t>
            </w:r>
            <w:r w:rsidRPr="009553A4">
              <w:rPr>
                <w:rFonts w:asciiTheme="minorHAnsi" w:hAnsiTheme="minorHAnsi" w:cstheme="minorHAnsi"/>
                <w:sz w:val="22"/>
                <w:szCs w:val="22"/>
              </w:rPr>
              <w:t>Accountantsdiensten</w:t>
            </w:r>
            <w:r w:rsidRPr="009553A4">
              <w:t xml:space="preserve"> </w:t>
            </w:r>
          </w:p>
        </w:tc>
      </w:tr>
      <w:tr w:rsidR="00661AEC" w:rsidRPr="00AC3F62" w:rsidTr="00661AEC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661AEC" w:rsidRPr="00AC3F62" w:rsidRDefault="00661AEC" w:rsidP="001177A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  <w:tc>
          <w:tcPr>
            <w:tcW w:w="5496" w:type="dxa"/>
            <w:shd w:val="clear" w:color="auto" w:fill="auto"/>
          </w:tcPr>
          <w:p w:rsidR="00661AEC" w:rsidRPr="00AC3F62" w:rsidRDefault="009553A4" w:rsidP="009553A4">
            <w:pPr>
              <w:autoSpaceDE w:val="0"/>
              <w:autoSpaceDN w:val="0"/>
              <w:adjustRightInd w:val="0"/>
              <w:spacing w:line="240" w:lineRule="exact"/>
              <w:rPr>
                <w:rFonts w:asciiTheme="minorHAnsi" w:hAnsiTheme="minorHAnsi" w:cs="Verdana"/>
                <w:sz w:val="22"/>
                <w:szCs w:val="22"/>
              </w:rPr>
            </w:pPr>
            <w:r>
              <w:rPr>
                <w:rFonts w:asciiTheme="minorHAnsi" w:hAnsiTheme="minorHAnsi" w:cs="Verdana"/>
                <w:sz w:val="22"/>
                <w:szCs w:val="22"/>
              </w:rPr>
              <w:t xml:space="preserve">31 oktober </w:t>
            </w:r>
            <w:r w:rsidR="00661AEC">
              <w:rPr>
                <w:rFonts w:asciiTheme="minorHAnsi" w:hAnsiTheme="minorHAnsi" w:cs="Verdana"/>
                <w:sz w:val="22"/>
                <w:szCs w:val="22"/>
              </w:rPr>
              <w:t>2020</w:t>
            </w:r>
          </w:p>
        </w:tc>
      </w:tr>
      <w:tr w:rsidR="00661AEC" w:rsidRPr="00AC3F62" w:rsidTr="00661AEC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661AEC" w:rsidRPr="00AC3F62" w:rsidRDefault="00661AEC" w:rsidP="001177A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Versie</w:t>
            </w:r>
          </w:p>
        </w:tc>
        <w:tc>
          <w:tcPr>
            <w:tcW w:w="5496" w:type="dxa"/>
            <w:shd w:val="clear" w:color="auto" w:fill="auto"/>
          </w:tcPr>
          <w:p w:rsidR="00661AEC" w:rsidRPr="00AC3F62" w:rsidRDefault="00661AEC" w:rsidP="004B757C">
            <w:pPr>
              <w:autoSpaceDE w:val="0"/>
              <w:autoSpaceDN w:val="0"/>
              <w:adjustRightInd w:val="0"/>
              <w:spacing w:line="240" w:lineRule="exact"/>
              <w:rPr>
                <w:rFonts w:asciiTheme="minorHAnsi" w:hAnsiTheme="minorHAnsi" w:cs="Verdana"/>
                <w:sz w:val="22"/>
                <w:szCs w:val="22"/>
              </w:rPr>
            </w:pPr>
            <w:r w:rsidRPr="00AC3F62">
              <w:rPr>
                <w:rFonts w:asciiTheme="minorHAnsi" w:hAnsiTheme="minorHAnsi" w:cs="Verdana"/>
                <w:sz w:val="22"/>
                <w:szCs w:val="22"/>
              </w:rPr>
              <w:t>1.0</w:t>
            </w:r>
          </w:p>
        </w:tc>
      </w:tr>
      <w:tr w:rsidR="00661AEC" w:rsidRPr="00AC3F62" w:rsidTr="00661AEC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661AEC" w:rsidRPr="00AC3F62" w:rsidRDefault="00661AEC" w:rsidP="001177A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Status</w:t>
            </w:r>
          </w:p>
        </w:tc>
        <w:tc>
          <w:tcPr>
            <w:tcW w:w="5496" w:type="dxa"/>
            <w:shd w:val="clear" w:color="auto" w:fill="auto"/>
          </w:tcPr>
          <w:p w:rsidR="00661AEC" w:rsidRPr="00AC3F62" w:rsidRDefault="00661AEC" w:rsidP="005F05B3">
            <w:pPr>
              <w:autoSpaceDE w:val="0"/>
              <w:autoSpaceDN w:val="0"/>
              <w:adjustRightInd w:val="0"/>
              <w:spacing w:line="240" w:lineRule="exact"/>
              <w:rPr>
                <w:rFonts w:asciiTheme="minorHAnsi" w:hAnsiTheme="minorHAnsi" w:cs="Verdana"/>
                <w:sz w:val="22"/>
                <w:szCs w:val="22"/>
              </w:rPr>
            </w:pPr>
            <w:r w:rsidRPr="00AC3F62">
              <w:rPr>
                <w:rFonts w:asciiTheme="minorHAnsi" w:hAnsiTheme="minorHAnsi" w:cs="Verdana"/>
                <w:sz w:val="22"/>
                <w:szCs w:val="22"/>
              </w:rPr>
              <w:t>Definitief</w:t>
            </w:r>
          </w:p>
        </w:tc>
      </w:tr>
    </w:tbl>
    <w:p w:rsidR="00830AC5" w:rsidRPr="00AC3F62" w:rsidRDefault="005D0407" w:rsidP="00830AC5">
      <w:pPr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br w:type="page"/>
      </w:r>
    </w:p>
    <w:p w:rsidR="00830AC5" w:rsidRPr="00AC3F62" w:rsidRDefault="00830AC5" w:rsidP="00830AC5">
      <w:pPr>
        <w:pStyle w:val="Lijstalinea"/>
        <w:numPr>
          <w:ilvl w:val="0"/>
          <w:numId w:val="27"/>
        </w:numPr>
        <w:spacing w:line="276" w:lineRule="auto"/>
        <w:contextualSpacing/>
        <w:rPr>
          <w:rFonts w:asciiTheme="minorHAnsi" w:hAnsiTheme="minorHAnsi"/>
          <w:b/>
          <w:bCs/>
        </w:rPr>
      </w:pPr>
      <w:r w:rsidRPr="00AC3F62">
        <w:rPr>
          <w:rFonts w:asciiTheme="minorHAnsi" w:hAnsiTheme="minorHAnsi"/>
          <w:b/>
          <w:bCs/>
        </w:rPr>
        <w:lastRenderedPageBreak/>
        <w:t>Verklaring:</w:t>
      </w:r>
    </w:p>
    <w:p w:rsidR="00830AC5" w:rsidRPr="00AC3F62" w:rsidRDefault="00830AC5" w:rsidP="00830AC5">
      <w:pPr>
        <w:rPr>
          <w:rFonts w:asciiTheme="minorHAnsi" w:hAnsiTheme="minorHAnsi"/>
          <w:bCs/>
          <w:sz w:val="22"/>
          <w:szCs w:val="22"/>
        </w:rPr>
      </w:pPr>
    </w:p>
    <w:p w:rsidR="00830AC5" w:rsidRPr="00AC3F62" w:rsidRDefault="00830AC5" w:rsidP="00830AC5">
      <w:pPr>
        <w:ind w:left="426" w:hanging="426"/>
        <w:rPr>
          <w:rFonts w:asciiTheme="minorHAnsi" w:hAnsiTheme="minorHAnsi"/>
          <w:bCs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Selectievakje2"/>
      <w:r w:rsidRPr="00AC3F62">
        <w:rPr>
          <w:rFonts w:asciiTheme="minorHAnsi" w:hAnsiTheme="minorHAnsi"/>
          <w:sz w:val="22"/>
          <w:szCs w:val="22"/>
        </w:rPr>
        <w:instrText xml:space="preserve"> FORMCHECKBOX </w:instrText>
      </w:r>
      <w:r w:rsidR="009553A4">
        <w:rPr>
          <w:rFonts w:asciiTheme="minorHAnsi" w:hAnsiTheme="minorHAnsi"/>
          <w:sz w:val="22"/>
          <w:szCs w:val="22"/>
        </w:rPr>
      </w:r>
      <w:r w:rsidR="009553A4">
        <w:rPr>
          <w:rFonts w:asciiTheme="minorHAnsi" w:hAnsiTheme="minorHAnsi"/>
          <w:sz w:val="22"/>
          <w:szCs w:val="22"/>
        </w:rPr>
        <w:fldChar w:fldCharType="separate"/>
      </w:r>
      <w:r w:rsidRPr="00AC3F62">
        <w:rPr>
          <w:rFonts w:asciiTheme="minorHAnsi" w:hAnsiTheme="minorHAnsi"/>
          <w:sz w:val="22"/>
          <w:szCs w:val="22"/>
        </w:rPr>
        <w:fldChar w:fldCharType="end"/>
      </w:r>
      <w:bookmarkEnd w:id="1"/>
      <w:r w:rsidRPr="00AC3F62">
        <w:rPr>
          <w:rFonts w:asciiTheme="minorHAnsi" w:hAnsiTheme="minorHAnsi"/>
          <w:bCs/>
          <w:sz w:val="22"/>
          <w:szCs w:val="22"/>
        </w:rPr>
        <w:t xml:space="preserve">   Bij de uitvoering van de Opdracht / Dienstverlening van deze Europese aanbesteding wordt gedurende de contractperiode </w:t>
      </w:r>
      <w:r w:rsidRPr="00AC3F62">
        <w:rPr>
          <w:rFonts w:asciiTheme="minorHAnsi" w:hAnsiTheme="minorHAnsi"/>
          <w:bCs/>
          <w:sz w:val="22"/>
          <w:szCs w:val="22"/>
          <w:u w:val="single"/>
        </w:rPr>
        <w:t>geen</w:t>
      </w:r>
      <w:r w:rsidRPr="00AC3F62">
        <w:rPr>
          <w:rFonts w:asciiTheme="minorHAnsi" w:hAnsiTheme="minorHAnsi"/>
          <w:bCs/>
          <w:sz w:val="22"/>
          <w:szCs w:val="22"/>
        </w:rPr>
        <w:t xml:space="preserve"> gebruik gemaakt van de inzet van derden / onderaannemers. Indien de Opdrachtnemer later alsnog gebruik wil maken van de inzet van derden / onderaannemers, is dit alleen mogelijk na expliciete schriftelijke toestemming van Opdrachtgever en met inachtneming van onderstaande voorwaarden. </w:t>
      </w:r>
    </w:p>
    <w:p w:rsidR="00830AC5" w:rsidRPr="00AC3F62" w:rsidRDefault="00830AC5" w:rsidP="00830AC5">
      <w:pPr>
        <w:rPr>
          <w:rFonts w:asciiTheme="minorHAnsi" w:hAnsiTheme="minorHAnsi"/>
          <w:b/>
          <w:bCs/>
          <w:sz w:val="22"/>
          <w:szCs w:val="22"/>
        </w:rPr>
      </w:pPr>
    </w:p>
    <w:p w:rsidR="00830AC5" w:rsidRPr="00AC3F62" w:rsidRDefault="00830AC5" w:rsidP="00830AC5">
      <w:pPr>
        <w:rPr>
          <w:rFonts w:asciiTheme="minorHAnsi" w:hAnsiTheme="minorHAnsi"/>
          <w:b/>
          <w:bCs/>
          <w:sz w:val="22"/>
          <w:szCs w:val="22"/>
        </w:rPr>
      </w:pPr>
      <w:r w:rsidRPr="00AC3F62">
        <w:rPr>
          <w:rFonts w:asciiTheme="minorHAnsi" w:hAnsiTheme="minorHAnsi"/>
          <w:b/>
          <w:bCs/>
          <w:sz w:val="22"/>
          <w:szCs w:val="22"/>
        </w:rPr>
        <w:t>Ondertekening Inschrijver/hoofdaannemer</w:t>
      </w:r>
    </w:p>
    <w:p w:rsidR="00830AC5" w:rsidRPr="00AC3F62" w:rsidRDefault="00830AC5" w:rsidP="00830AC5">
      <w:pPr>
        <w:rPr>
          <w:rFonts w:asciiTheme="minorHAnsi" w:hAnsiTheme="minorHAnsi"/>
          <w:b/>
          <w:bCs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484"/>
        <w:gridCol w:w="5802"/>
      </w:tblGrid>
      <w:tr w:rsidR="00830AC5" w:rsidRPr="00AC3F62" w:rsidTr="00484794">
        <w:trPr>
          <w:trHeight w:val="513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Naam organisatie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rPr>
          <w:trHeight w:val="513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Naam ondertekeningbevoegd persoon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rPr>
          <w:trHeight w:val="775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Handtekening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</w:tbl>
    <w:p w:rsidR="00830AC5" w:rsidRPr="00AC3F62" w:rsidRDefault="00830AC5" w:rsidP="00830AC5">
      <w:pPr>
        <w:rPr>
          <w:rFonts w:asciiTheme="minorHAnsi" w:hAnsiTheme="minorHAnsi"/>
          <w:sz w:val="22"/>
          <w:szCs w:val="22"/>
        </w:rPr>
      </w:pPr>
    </w:p>
    <w:p w:rsidR="00082972" w:rsidRDefault="00082972" w:rsidP="00830AC5">
      <w:pPr>
        <w:rPr>
          <w:rFonts w:asciiTheme="minorHAnsi" w:hAnsiTheme="minorHAnsi"/>
          <w:b/>
          <w:bCs/>
          <w:sz w:val="22"/>
          <w:szCs w:val="22"/>
        </w:rPr>
      </w:pPr>
    </w:p>
    <w:p w:rsidR="00830AC5" w:rsidRPr="00AC3F62" w:rsidRDefault="00830AC5" w:rsidP="00830AC5">
      <w:pPr>
        <w:rPr>
          <w:rFonts w:asciiTheme="minorHAnsi" w:hAnsiTheme="minorHAnsi"/>
          <w:b/>
          <w:bCs/>
          <w:sz w:val="22"/>
          <w:szCs w:val="22"/>
        </w:rPr>
      </w:pPr>
      <w:r w:rsidRPr="00AC3F62">
        <w:rPr>
          <w:rFonts w:asciiTheme="minorHAnsi" w:hAnsiTheme="minorHAnsi"/>
          <w:b/>
          <w:bCs/>
          <w:sz w:val="22"/>
          <w:szCs w:val="22"/>
        </w:rPr>
        <w:t>OF</w:t>
      </w:r>
    </w:p>
    <w:p w:rsidR="00830AC5" w:rsidRPr="00AC3F62" w:rsidRDefault="00830AC5" w:rsidP="00830AC5">
      <w:pPr>
        <w:rPr>
          <w:rFonts w:asciiTheme="minorHAnsi" w:hAnsiTheme="minorHAnsi"/>
          <w:bCs/>
          <w:sz w:val="22"/>
          <w:szCs w:val="22"/>
        </w:rPr>
      </w:pPr>
    </w:p>
    <w:p w:rsidR="00830AC5" w:rsidRPr="00AC3F62" w:rsidRDefault="00830AC5" w:rsidP="00830AC5">
      <w:pPr>
        <w:rPr>
          <w:rFonts w:asciiTheme="minorHAnsi" w:hAnsiTheme="minorHAnsi"/>
          <w:bCs/>
          <w:sz w:val="22"/>
          <w:szCs w:val="22"/>
        </w:rPr>
      </w:pPr>
    </w:p>
    <w:p w:rsidR="00830AC5" w:rsidRPr="00AC3F62" w:rsidRDefault="00830AC5" w:rsidP="00830AC5">
      <w:pPr>
        <w:ind w:left="426" w:hanging="426"/>
        <w:rPr>
          <w:rFonts w:asciiTheme="minorHAnsi" w:hAnsiTheme="minorHAnsi"/>
          <w:bCs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C3F62">
        <w:rPr>
          <w:rFonts w:asciiTheme="minorHAnsi" w:hAnsiTheme="minorHAnsi"/>
          <w:sz w:val="22"/>
          <w:szCs w:val="22"/>
        </w:rPr>
        <w:instrText xml:space="preserve"> FORMCHECKBOX </w:instrText>
      </w:r>
      <w:r w:rsidR="009553A4">
        <w:rPr>
          <w:rFonts w:asciiTheme="minorHAnsi" w:hAnsiTheme="minorHAnsi"/>
          <w:sz w:val="22"/>
          <w:szCs w:val="22"/>
        </w:rPr>
      </w:r>
      <w:r w:rsidR="009553A4">
        <w:rPr>
          <w:rFonts w:asciiTheme="minorHAnsi" w:hAnsiTheme="minorHAnsi"/>
          <w:sz w:val="22"/>
          <w:szCs w:val="22"/>
        </w:rPr>
        <w:fldChar w:fldCharType="separate"/>
      </w:r>
      <w:r w:rsidRPr="00AC3F62">
        <w:rPr>
          <w:rFonts w:asciiTheme="minorHAnsi" w:hAnsiTheme="minorHAnsi"/>
          <w:sz w:val="22"/>
          <w:szCs w:val="22"/>
        </w:rPr>
        <w:fldChar w:fldCharType="end"/>
      </w:r>
      <w:r w:rsidRPr="00AC3F62">
        <w:rPr>
          <w:rFonts w:asciiTheme="minorHAnsi" w:hAnsiTheme="minorHAnsi"/>
          <w:sz w:val="22"/>
          <w:szCs w:val="22"/>
        </w:rPr>
        <w:t xml:space="preserve">   </w:t>
      </w:r>
      <w:r w:rsidRPr="00AC3F62">
        <w:rPr>
          <w:rFonts w:asciiTheme="minorHAnsi" w:hAnsiTheme="minorHAnsi"/>
          <w:bCs/>
          <w:sz w:val="22"/>
          <w:szCs w:val="22"/>
        </w:rPr>
        <w:t>Bij de uitvoering van de Opdracht / Dienstverlening van deze Europese aanbesteding wordt gedurende de contractperiode gebruik gemaakt van de inzet van derden / onderaannemers. Inschrijver verklaart zich akkoord met de volgende voorwaarden:</w:t>
      </w:r>
    </w:p>
    <w:p w:rsidR="00830AC5" w:rsidRPr="00AC3F62" w:rsidRDefault="00830AC5" w:rsidP="00830AC5">
      <w:pPr>
        <w:rPr>
          <w:rFonts w:asciiTheme="minorHAnsi" w:hAnsiTheme="minorHAnsi"/>
          <w:bCs/>
          <w:sz w:val="22"/>
          <w:szCs w:val="22"/>
        </w:rPr>
      </w:pPr>
    </w:p>
    <w:p w:rsidR="00830AC5" w:rsidRPr="00AC3F62" w:rsidRDefault="00830AC5" w:rsidP="00830AC5">
      <w:pPr>
        <w:rPr>
          <w:rFonts w:asciiTheme="minorHAnsi" w:hAnsiTheme="minorHAnsi"/>
          <w:b/>
          <w:bCs/>
          <w:sz w:val="22"/>
          <w:szCs w:val="22"/>
        </w:rPr>
      </w:pPr>
      <w:r w:rsidRPr="00AC3F62">
        <w:rPr>
          <w:rFonts w:asciiTheme="minorHAnsi" w:hAnsiTheme="minorHAnsi"/>
          <w:b/>
          <w:bCs/>
          <w:sz w:val="22"/>
          <w:szCs w:val="22"/>
        </w:rPr>
        <w:t>Voorwaarden onderaanneming:</w:t>
      </w:r>
    </w:p>
    <w:p w:rsidR="00830AC5" w:rsidRPr="00AC3F62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t>Deze verklaring onderaanneming wordt door Inschrijver/hoofdaannemer en onderaannemer gegeven in het kader van de onderhavige Europese aanbesteding ten behoeve van Opdrachtgever.</w:t>
      </w:r>
    </w:p>
    <w:p w:rsidR="00830AC5" w:rsidRPr="00AC3F62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t>Inschrijver/hoofdaannemer wenst in het kader van de uitvoering van zijn Inschrijving Onderaannemer in te schakelen.</w:t>
      </w:r>
    </w:p>
    <w:p w:rsidR="00830AC5" w:rsidRPr="00AC3F62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t>Onderaannemer erkent het recht van Opdrachtgever om te laten toetsen of Onder</w:t>
      </w:r>
      <w:r w:rsidRPr="00AC3F62">
        <w:rPr>
          <w:rFonts w:asciiTheme="minorHAnsi" w:hAnsiTheme="minorHAnsi"/>
          <w:sz w:val="22"/>
          <w:szCs w:val="22"/>
        </w:rPr>
        <w:softHyphen/>
        <w:t>aannemer daadwerkelijk voldoet aan de Geschiktheid</w:t>
      </w:r>
      <w:r w:rsidR="0084612D" w:rsidRPr="00AC3F62">
        <w:rPr>
          <w:rFonts w:asciiTheme="minorHAnsi" w:hAnsiTheme="minorHAnsi"/>
          <w:sz w:val="22"/>
          <w:szCs w:val="22"/>
        </w:rPr>
        <w:t>s</w:t>
      </w:r>
      <w:r w:rsidRPr="00AC3F62">
        <w:rPr>
          <w:rFonts w:asciiTheme="minorHAnsi" w:hAnsiTheme="minorHAnsi"/>
          <w:sz w:val="22"/>
          <w:szCs w:val="22"/>
        </w:rPr>
        <w:t>eisen.</w:t>
      </w:r>
    </w:p>
    <w:p w:rsidR="00830AC5" w:rsidRPr="00AC3F62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t>Onderaannemer verplicht zich ten minste dezelfde geheimhouding te betrachten welke Inschrijver/hoofdaannemer aan Opdrachtgever verschuldigd is.</w:t>
      </w:r>
    </w:p>
    <w:p w:rsidR="00830AC5" w:rsidRPr="00AC3F62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t xml:space="preserve">Het gestelde in deze verklaring laat de eindverantwoordelijkheid van Inschrijver/hoofdaannemer als bedoeld in de </w:t>
      </w:r>
      <w:r w:rsidR="008A0D06" w:rsidRPr="00AC3F62">
        <w:rPr>
          <w:rFonts w:asciiTheme="minorHAnsi" w:hAnsiTheme="minorHAnsi"/>
          <w:sz w:val="22"/>
          <w:szCs w:val="22"/>
        </w:rPr>
        <w:t xml:space="preserve">Overeenkomst </w:t>
      </w:r>
      <w:r w:rsidRPr="00AC3F62">
        <w:rPr>
          <w:rFonts w:asciiTheme="minorHAnsi" w:hAnsiTheme="minorHAnsi"/>
          <w:sz w:val="22"/>
          <w:szCs w:val="22"/>
        </w:rPr>
        <w:t>tussen hoofdaannemer en Opdracht</w:t>
      </w:r>
      <w:r w:rsidRPr="00AC3F62">
        <w:rPr>
          <w:rFonts w:asciiTheme="minorHAnsi" w:hAnsiTheme="minorHAnsi"/>
          <w:sz w:val="22"/>
          <w:szCs w:val="22"/>
        </w:rPr>
        <w:softHyphen/>
        <w:t>gever onverlet.</w:t>
      </w:r>
    </w:p>
    <w:p w:rsidR="00830AC5" w:rsidRPr="00AC3F62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t xml:space="preserve">Inschrijver/hoofdaannemer, in het kader van de uitvoering de Opdracht met betrekking tot de onderhavige Europese aanbesteding ten behoeve van de Opdrachtgever zoals beschreven in het aanbestedingsdocument d.d. </w:t>
      </w:r>
      <w:r w:rsidR="008A0D06" w:rsidRPr="00AC3F62">
        <w:rPr>
          <w:rFonts w:asciiTheme="minorHAnsi" w:hAnsiTheme="minorHAnsi"/>
          <w:sz w:val="22"/>
          <w:szCs w:val="22"/>
        </w:rPr>
        <w:t>18 februari 2019</w:t>
      </w:r>
      <w:r w:rsidRPr="00AC3F62">
        <w:rPr>
          <w:rFonts w:asciiTheme="minorHAnsi" w:hAnsiTheme="minorHAnsi"/>
          <w:sz w:val="22"/>
          <w:szCs w:val="22"/>
        </w:rPr>
        <w:t>, op eerste verzoek vrijelijk kan beschikken over de bij onderaannemer beschikbare financiële en economische draagkracht / en / (technische) bekwaamheid [doorhalen indien niet van toepassing], zulks in de meest brede zin van het woord.</w:t>
      </w:r>
    </w:p>
    <w:p w:rsidR="00830AC5" w:rsidRPr="00AC3F62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lastRenderedPageBreak/>
        <w:t>Partijen doen over en weer afstand van het recht ontbinding van de onderhavige verklaring te vorderen, zowel door middel van een buiten</w:t>
      </w:r>
      <w:r w:rsidRPr="00AC3F62">
        <w:rPr>
          <w:rFonts w:asciiTheme="minorHAnsi" w:hAnsiTheme="minorHAnsi"/>
          <w:sz w:val="22"/>
          <w:szCs w:val="22"/>
        </w:rPr>
        <w:softHyphen/>
        <w:t>gerechtelijke verklaring als door rechterlijke tussenkomst.</w:t>
      </w:r>
    </w:p>
    <w:p w:rsidR="00830AC5" w:rsidRPr="00AC3F62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t>Indien een bepaling van deze verklaring of van overeenkomsten die daarvan het gevolg zijn nietig, niet-rechtsgeldig of niet uitvoerbaar blijken te zijn, laat dit de overige bepalingen onverlet.</w:t>
      </w:r>
    </w:p>
    <w:p w:rsidR="00830AC5" w:rsidRPr="00AC3F62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t>Op deze verklaring is Nederlands recht van toepassing.</w:t>
      </w:r>
    </w:p>
    <w:p w:rsidR="00830AC5" w:rsidRPr="00AC3F62" w:rsidRDefault="00830AC5" w:rsidP="00830AC5">
      <w:pPr>
        <w:rPr>
          <w:rFonts w:asciiTheme="minorHAnsi" w:hAnsiTheme="minorHAnsi"/>
          <w:sz w:val="22"/>
          <w:szCs w:val="22"/>
        </w:rPr>
      </w:pPr>
    </w:p>
    <w:p w:rsidR="00830AC5" w:rsidRPr="00AC3F62" w:rsidRDefault="00830AC5" w:rsidP="00830AC5">
      <w:pPr>
        <w:rPr>
          <w:rFonts w:asciiTheme="minorHAnsi" w:hAnsiTheme="minorHAnsi"/>
          <w:sz w:val="22"/>
          <w:szCs w:val="22"/>
        </w:rPr>
      </w:pPr>
    </w:p>
    <w:p w:rsidR="00830AC5" w:rsidRPr="00AC3F62" w:rsidRDefault="00830AC5" w:rsidP="00830AC5">
      <w:pPr>
        <w:rPr>
          <w:rFonts w:asciiTheme="minorHAnsi" w:hAnsiTheme="minorHAnsi"/>
          <w:b/>
          <w:bCs/>
          <w:sz w:val="22"/>
          <w:szCs w:val="22"/>
        </w:rPr>
      </w:pPr>
      <w:r w:rsidRPr="00AC3F62">
        <w:rPr>
          <w:rFonts w:asciiTheme="minorHAnsi" w:hAnsiTheme="minorHAnsi"/>
          <w:b/>
          <w:bCs/>
          <w:sz w:val="22"/>
          <w:szCs w:val="22"/>
        </w:rPr>
        <w:t>2</w:t>
      </w:r>
      <w:r w:rsidRPr="00AC3F62">
        <w:rPr>
          <w:rFonts w:asciiTheme="minorHAnsi" w:hAnsiTheme="minorHAnsi"/>
          <w:b/>
          <w:bCs/>
          <w:sz w:val="22"/>
          <w:szCs w:val="22"/>
        </w:rPr>
        <w:tab/>
        <w:t>Nadere beschrijving beroep op derden (geschiktheid en uitvoering)</w:t>
      </w:r>
    </w:p>
    <w:p w:rsidR="00830AC5" w:rsidRPr="00AC3F62" w:rsidRDefault="00830AC5" w:rsidP="00830AC5">
      <w:pPr>
        <w:tabs>
          <w:tab w:val="left" w:pos="6750"/>
        </w:tabs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tab/>
      </w:r>
    </w:p>
    <w:p w:rsidR="00830AC5" w:rsidRPr="00AC3F62" w:rsidRDefault="00830AC5" w:rsidP="00830AC5">
      <w:pPr>
        <w:autoSpaceDE w:val="0"/>
        <w:autoSpaceDN w:val="0"/>
        <w:adjustRightInd w:val="0"/>
        <w:rPr>
          <w:rFonts w:asciiTheme="minorHAnsi" w:hAnsiTheme="minorHAnsi" w:cs="RijksoverheidSansText-Regular"/>
          <w:i/>
          <w:sz w:val="22"/>
          <w:szCs w:val="22"/>
        </w:rPr>
      </w:pPr>
      <w:r w:rsidRPr="00AC3F62">
        <w:rPr>
          <w:rFonts w:asciiTheme="minorHAnsi" w:hAnsiTheme="minorHAnsi" w:cs="RijksoverheidSansText-Regular"/>
          <w:i/>
          <w:sz w:val="22"/>
          <w:szCs w:val="22"/>
        </w:rPr>
        <w:t>De Inschrijver/hoofdaannemer dient, indien hij een beroep doet op een derde/derden om zijn geschiktheid aan te tonen, in onderstaande tabel aan te geven voor welke Geschiktheidseisen hij een beroep doet op welke derde/derden en te beschrijven welk deel van de opdracht door deze derde/derden zal worden uitgevoerd.</w:t>
      </w:r>
    </w:p>
    <w:p w:rsidR="00830AC5" w:rsidRPr="00AC3F62" w:rsidRDefault="00830AC5" w:rsidP="00830AC5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153"/>
        <w:gridCol w:w="3649"/>
        <w:gridCol w:w="3484"/>
      </w:tblGrid>
      <w:tr w:rsidR="00830AC5" w:rsidRPr="00AC3F62" w:rsidTr="00484794">
        <w:trPr>
          <w:trHeight w:val="513"/>
        </w:trPr>
        <w:tc>
          <w:tcPr>
            <w:tcW w:w="2284" w:type="dxa"/>
            <w:vAlign w:val="center"/>
          </w:tcPr>
          <w:p w:rsidR="00830AC5" w:rsidRPr="00AC3F62" w:rsidRDefault="00830AC5" w:rsidP="00484794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/>
                <w:sz w:val="22"/>
                <w:szCs w:val="22"/>
              </w:rPr>
              <w:t>Geschiktheidseis</w:t>
            </w:r>
          </w:p>
        </w:tc>
        <w:tc>
          <w:tcPr>
            <w:tcW w:w="4526" w:type="dxa"/>
            <w:vAlign w:val="center"/>
          </w:tcPr>
          <w:p w:rsidR="00830AC5" w:rsidRPr="00AC3F62" w:rsidRDefault="00830AC5" w:rsidP="00484794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/>
                <w:bCs/>
                <w:sz w:val="22"/>
                <w:szCs w:val="22"/>
              </w:rPr>
              <w:t>Derde waarop een beroep wordt gedaan</w:t>
            </w:r>
          </w:p>
        </w:tc>
        <w:tc>
          <w:tcPr>
            <w:tcW w:w="4178" w:type="dxa"/>
            <w:vAlign w:val="center"/>
          </w:tcPr>
          <w:p w:rsidR="00830AC5" w:rsidRPr="00AC3F62" w:rsidRDefault="00830AC5" w:rsidP="00484794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/>
                <w:bCs/>
                <w:sz w:val="22"/>
                <w:szCs w:val="22"/>
              </w:rPr>
              <w:t>Beschrijving deel van de opdracht dat door de derde wordt uitgevoerd</w:t>
            </w:r>
          </w:p>
        </w:tc>
      </w:tr>
      <w:tr w:rsidR="00830AC5" w:rsidRPr="00AC3F62" w:rsidTr="00082972">
        <w:trPr>
          <w:trHeight w:val="867"/>
        </w:trPr>
        <w:tc>
          <w:tcPr>
            <w:tcW w:w="228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526" w:type="dxa"/>
          </w:tcPr>
          <w:p w:rsidR="00830AC5" w:rsidRPr="00AC3F62" w:rsidRDefault="00830AC5" w:rsidP="00484794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17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082972">
        <w:trPr>
          <w:trHeight w:val="867"/>
        </w:trPr>
        <w:tc>
          <w:tcPr>
            <w:tcW w:w="228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526" w:type="dxa"/>
          </w:tcPr>
          <w:p w:rsidR="00830AC5" w:rsidRPr="00AC3F62" w:rsidRDefault="00830AC5" w:rsidP="00484794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17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082972">
        <w:trPr>
          <w:trHeight w:val="867"/>
        </w:trPr>
        <w:tc>
          <w:tcPr>
            <w:tcW w:w="228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526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17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082972">
        <w:trPr>
          <w:trHeight w:val="867"/>
        </w:trPr>
        <w:tc>
          <w:tcPr>
            <w:tcW w:w="228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526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17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082972">
        <w:trPr>
          <w:trHeight w:val="867"/>
        </w:trPr>
        <w:tc>
          <w:tcPr>
            <w:tcW w:w="228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526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17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</w:tbl>
    <w:p w:rsidR="00764524" w:rsidRPr="00AC3F62" w:rsidRDefault="00764524" w:rsidP="00830AC5">
      <w:pPr>
        <w:rPr>
          <w:rFonts w:asciiTheme="minorHAnsi" w:hAnsiTheme="minorHAnsi"/>
          <w:b/>
          <w:bCs/>
          <w:sz w:val="22"/>
          <w:szCs w:val="22"/>
        </w:rPr>
      </w:pPr>
    </w:p>
    <w:p w:rsidR="00764524" w:rsidRPr="00AC3F62" w:rsidRDefault="00764524" w:rsidP="00830AC5">
      <w:pPr>
        <w:rPr>
          <w:rFonts w:asciiTheme="minorHAnsi" w:hAnsiTheme="minorHAnsi"/>
          <w:b/>
          <w:bCs/>
          <w:sz w:val="22"/>
          <w:szCs w:val="22"/>
        </w:rPr>
      </w:pPr>
    </w:p>
    <w:p w:rsidR="00830AC5" w:rsidRPr="00AC3F62" w:rsidRDefault="00830AC5" w:rsidP="00830AC5">
      <w:pPr>
        <w:rPr>
          <w:rFonts w:asciiTheme="minorHAnsi" w:hAnsiTheme="minorHAnsi"/>
          <w:b/>
          <w:bCs/>
          <w:sz w:val="22"/>
          <w:szCs w:val="22"/>
        </w:rPr>
      </w:pPr>
      <w:r w:rsidRPr="00AC3F62">
        <w:rPr>
          <w:rFonts w:asciiTheme="minorHAnsi" w:hAnsiTheme="minorHAnsi"/>
          <w:b/>
          <w:bCs/>
          <w:sz w:val="22"/>
          <w:szCs w:val="22"/>
        </w:rPr>
        <w:t>3</w:t>
      </w:r>
      <w:r w:rsidRPr="00AC3F62">
        <w:rPr>
          <w:rFonts w:asciiTheme="minorHAnsi" w:hAnsiTheme="minorHAnsi"/>
          <w:b/>
          <w:bCs/>
          <w:sz w:val="22"/>
          <w:szCs w:val="22"/>
        </w:rPr>
        <w:tab/>
        <w:t>Ondertekening</w:t>
      </w:r>
      <w:r w:rsidRPr="00AC3F62">
        <w:rPr>
          <w:rFonts w:asciiTheme="minorHAnsi" w:hAnsiTheme="minorHAnsi"/>
          <w:bCs/>
          <w:sz w:val="22"/>
          <w:szCs w:val="22"/>
        </w:rPr>
        <w:t xml:space="preserve"> </w:t>
      </w:r>
      <w:r w:rsidRPr="00AC3F62">
        <w:rPr>
          <w:rFonts w:asciiTheme="minorHAnsi" w:hAnsiTheme="minorHAnsi"/>
          <w:b/>
          <w:bCs/>
          <w:sz w:val="22"/>
          <w:szCs w:val="22"/>
        </w:rPr>
        <w:t>‘Inschrijver/hoofdaannemer’</w:t>
      </w:r>
    </w:p>
    <w:p w:rsidR="00830AC5" w:rsidRPr="00AC3F62" w:rsidRDefault="00830AC5" w:rsidP="00830AC5">
      <w:pPr>
        <w:rPr>
          <w:rFonts w:asciiTheme="minorHAnsi" w:hAnsiTheme="minorHAnsi"/>
          <w:b/>
          <w:bCs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484"/>
        <w:gridCol w:w="5802"/>
      </w:tblGrid>
      <w:tr w:rsidR="00830AC5" w:rsidRPr="00AC3F62" w:rsidTr="00484794">
        <w:trPr>
          <w:trHeight w:val="513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Naam organisatie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rPr>
          <w:trHeight w:val="513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Naam ondertekeningbevoegd persoon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rPr>
          <w:trHeight w:val="775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Handtekening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</w:tbl>
    <w:p w:rsidR="00830AC5" w:rsidRPr="00AC3F62" w:rsidRDefault="00764524" w:rsidP="00830AC5">
      <w:pPr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b/>
          <w:bCs/>
          <w:sz w:val="22"/>
          <w:szCs w:val="22"/>
        </w:rPr>
        <w:lastRenderedPageBreak/>
        <w:t>4</w:t>
      </w:r>
      <w:r w:rsidR="00830AC5" w:rsidRPr="00AC3F62">
        <w:rPr>
          <w:rFonts w:asciiTheme="minorHAnsi" w:hAnsiTheme="minorHAnsi"/>
          <w:b/>
          <w:bCs/>
          <w:color w:val="007BC7"/>
          <w:sz w:val="22"/>
          <w:szCs w:val="22"/>
        </w:rPr>
        <w:tab/>
      </w:r>
      <w:r w:rsidR="00830AC5" w:rsidRPr="00AC3F62">
        <w:rPr>
          <w:rFonts w:asciiTheme="minorHAnsi" w:hAnsiTheme="minorHAnsi"/>
          <w:b/>
          <w:bCs/>
          <w:sz w:val="22"/>
          <w:szCs w:val="22"/>
        </w:rPr>
        <w:t>Ondertekening</w:t>
      </w:r>
      <w:r w:rsidR="00830AC5" w:rsidRPr="00AC3F62">
        <w:rPr>
          <w:rFonts w:asciiTheme="minorHAnsi" w:hAnsiTheme="minorHAnsi"/>
          <w:bCs/>
          <w:sz w:val="22"/>
          <w:szCs w:val="22"/>
        </w:rPr>
        <w:t xml:space="preserve"> </w:t>
      </w:r>
      <w:r w:rsidR="00830AC5" w:rsidRPr="00AC3F62">
        <w:rPr>
          <w:rFonts w:asciiTheme="minorHAnsi" w:hAnsiTheme="minorHAnsi"/>
          <w:b/>
          <w:bCs/>
          <w:sz w:val="22"/>
          <w:szCs w:val="22"/>
        </w:rPr>
        <w:t>Onderaannemer 1</w:t>
      </w:r>
    </w:p>
    <w:p w:rsidR="00830AC5" w:rsidRPr="00AC3F62" w:rsidRDefault="00830AC5" w:rsidP="00830AC5">
      <w:pPr>
        <w:rPr>
          <w:rFonts w:asciiTheme="minorHAnsi" w:hAnsiTheme="minorHAnsi"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484"/>
        <w:gridCol w:w="5802"/>
      </w:tblGrid>
      <w:tr w:rsidR="00830AC5" w:rsidRPr="00AC3F62" w:rsidTr="00484794">
        <w:trPr>
          <w:trHeight w:val="513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Naam organisatie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rPr>
          <w:trHeight w:val="513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Naam ondertekeningbevoegd persoon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rPr>
          <w:trHeight w:val="775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Handtekening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</w:tbl>
    <w:p w:rsidR="00830AC5" w:rsidRPr="00AC3F62" w:rsidRDefault="00830AC5" w:rsidP="00830AC5">
      <w:pPr>
        <w:rPr>
          <w:rFonts w:asciiTheme="minorHAnsi" w:hAnsiTheme="minorHAnsi"/>
          <w:sz w:val="22"/>
          <w:szCs w:val="22"/>
        </w:rPr>
      </w:pPr>
    </w:p>
    <w:p w:rsidR="00830AC5" w:rsidRPr="00AC3F62" w:rsidRDefault="00830AC5" w:rsidP="00830AC5">
      <w:pPr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b/>
          <w:bCs/>
          <w:sz w:val="22"/>
          <w:szCs w:val="22"/>
        </w:rPr>
        <w:t>3</w:t>
      </w:r>
      <w:r w:rsidRPr="00AC3F62">
        <w:rPr>
          <w:rFonts w:asciiTheme="minorHAnsi" w:hAnsiTheme="minorHAnsi"/>
          <w:b/>
          <w:bCs/>
          <w:color w:val="007BC7"/>
          <w:sz w:val="22"/>
          <w:szCs w:val="22"/>
        </w:rPr>
        <w:tab/>
      </w:r>
      <w:r w:rsidRPr="00AC3F62">
        <w:rPr>
          <w:rFonts w:asciiTheme="minorHAnsi" w:hAnsiTheme="minorHAnsi"/>
          <w:b/>
          <w:bCs/>
          <w:sz w:val="22"/>
          <w:szCs w:val="22"/>
        </w:rPr>
        <w:t>Ondertekening</w:t>
      </w:r>
      <w:r w:rsidRPr="00AC3F62">
        <w:rPr>
          <w:rFonts w:asciiTheme="minorHAnsi" w:hAnsiTheme="minorHAnsi"/>
          <w:bCs/>
          <w:sz w:val="22"/>
          <w:szCs w:val="22"/>
        </w:rPr>
        <w:t xml:space="preserve"> </w:t>
      </w:r>
      <w:r w:rsidRPr="00AC3F62">
        <w:rPr>
          <w:rFonts w:asciiTheme="minorHAnsi" w:hAnsiTheme="minorHAnsi"/>
          <w:b/>
          <w:bCs/>
          <w:sz w:val="22"/>
          <w:szCs w:val="22"/>
        </w:rPr>
        <w:t>Onderaannemer 2 (indien van toepassing)</w:t>
      </w:r>
    </w:p>
    <w:p w:rsidR="00830AC5" w:rsidRPr="00AC3F62" w:rsidRDefault="00830AC5" w:rsidP="00830AC5">
      <w:pPr>
        <w:rPr>
          <w:rFonts w:asciiTheme="minorHAnsi" w:hAnsiTheme="minorHAnsi"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484"/>
        <w:gridCol w:w="5802"/>
      </w:tblGrid>
      <w:tr w:rsidR="00830AC5" w:rsidRPr="00AC3F62" w:rsidTr="00484794">
        <w:trPr>
          <w:trHeight w:val="513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Naam organisatie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rPr>
          <w:trHeight w:val="513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Naam ondertekeningbevoegd persoon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rPr>
          <w:trHeight w:val="775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Handtekening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</w:tbl>
    <w:p w:rsidR="00830AC5" w:rsidRPr="00AC3F62" w:rsidRDefault="00830AC5" w:rsidP="00830AC5">
      <w:pPr>
        <w:rPr>
          <w:rFonts w:asciiTheme="minorHAnsi" w:hAnsiTheme="minorHAnsi"/>
          <w:sz w:val="22"/>
          <w:szCs w:val="22"/>
        </w:rPr>
      </w:pPr>
    </w:p>
    <w:p w:rsidR="00830AC5" w:rsidRPr="00AC3F62" w:rsidRDefault="00830AC5" w:rsidP="00830AC5">
      <w:pPr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b/>
          <w:bCs/>
          <w:sz w:val="22"/>
          <w:szCs w:val="22"/>
        </w:rPr>
        <w:t>3</w:t>
      </w:r>
      <w:r w:rsidRPr="00AC3F62">
        <w:rPr>
          <w:rFonts w:asciiTheme="minorHAnsi" w:hAnsiTheme="minorHAnsi"/>
          <w:b/>
          <w:bCs/>
          <w:color w:val="007BC7"/>
          <w:sz w:val="22"/>
          <w:szCs w:val="22"/>
        </w:rPr>
        <w:tab/>
      </w:r>
      <w:r w:rsidRPr="00AC3F62">
        <w:rPr>
          <w:rFonts w:asciiTheme="minorHAnsi" w:hAnsiTheme="minorHAnsi"/>
          <w:b/>
          <w:bCs/>
          <w:sz w:val="22"/>
          <w:szCs w:val="22"/>
        </w:rPr>
        <w:t>Ondertekening</w:t>
      </w:r>
      <w:r w:rsidRPr="00AC3F62">
        <w:rPr>
          <w:rFonts w:asciiTheme="minorHAnsi" w:hAnsiTheme="minorHAnsi"/>
          <w:bCs/>
          <w:sz w:val="22"/>
          <w:szCs w:val="22"/>
        </w:rPr>
        <w:t xml:space="preserve"> </w:t>
      </w:r>
      <w:r w:rsidRPr="00AC3F62">
        <w:rPr>
          <w:rFonts w:asciiTheme="minorHAnsi" w:hAnsiTheme="minorHAnsi"/>
          <w:b/>
          <w:bCs/>
          <w:sz w:val="22"/>
          <w:szCs w:val="22"/>
        </w:rPr>
        <w:t>Onderaannemer 3 (indien van toepassing)</w:t>
      </w:r>
    </w:p>
    <w:p w:rsidR="00830AC5" w:rsidRPr="00AC3F62" w:rsidRDefault="00830AC5" w:rsidP="00830AC5">
      <w:pPr>
        <w:rPr>
          <w:rFonts w:asciiTheme="minorHAnsi" w:hAnsiTheme="minorHAnsi"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484"/>
        <w:gridCol w:w="5802"/>
      </w:tblGrid>
      <w:tr w:rsidR="00830AC5" w:rsidRPr="00AC3F62" w:rsidTr="00484794">
        <w:trPr>
          <w:trHeight w:val="513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Naam organisatie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rPr>
          <w:trHeight w:val="513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Naam ondertekeningbevoegd persoon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rPr>
          <w:trHeight w:val="775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Handtekening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bookmarkEnd w:id="0"/>
    </w:tbl>
    <w:p w:rsidR="005D0407" w:rsidRPr="00AC3F62" w:rsidRDefault="005D0407" w:rsidP="00764524">
      <w:pPr>
        <w:rPr>
          <w:rFonts w:asciiTheme="minorHAnsi" w:hAnsiTheme="minorHAnsi"/>
          <w:sz w:val="22"/>
          <w:szCs w:val="22"/>
        </w:rPr>
      </w:pPr>
    </w:p>
    <w:sectPr w:rsidR="005D0407" w:rsidRPr="00AC3F62" w:rsidSect="001E7DE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522" w:right="1418" w:bottom="141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5ABE" w:rsidRDefault="00905ABE" w:rsidP="000431C0">
      <w:r>
        <w:separator/>
      </w:r>
    </w:p>
  </w:endnote>
  <w:endnote w:type="continuationSeparator" w:id="0">
    <w:p w:rsidR="00905ABE" w:rsidRDefault="00905ABE" w:rsidP="00043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ijksoverheidSansHeading">
    <w:panose1 w:val="00000000000000000000"/>
    <w:charset w:val="00"/>
    <w:family w:val="swiss"/>
    <w:notTrueType/>
    <w:pitch w:val="variable"/>
    <w:sig w:usb0="00000087" w:usb1="00000001" w:usb2="00000000" w:usb3="00000000" w:csb0="0000009B" w:csb1="00000000"/>
  </w:font>
  <w:font w:name="RijksoverheidSansText">
    <w:panose1 w:val="00000000000000000000"/>
    <w:charset w:val="00"/>
    <w:family w:val="swiss"/>
    <w:notTrueType/>
    <w:pitch w:val="variable"/>
    <w:sig w:usb0="00000087" w:usb1="00000001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RijksoverheidSansText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5F72" w:rsidRDefault="00485F7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  <w:gridCol w:w="1701"/>
      <w:gridCol w:w="3791"/>
    </w:tblGrid>
    <w:tr w:rsidR="00661AEC" w:rsidTr="007B7768">
      <w:tc>
        <w:tcPr>
          <w:tcW w:w="3794" w:type="dxa"/>
        </w:tcPr>
        <w:p w:rsidR="00661AEC" w:rsidRDefault="00661AEC" w:rsidP="009553A4">
          <w:pPr>
            <w:tabs>
              <w:tab w:val="center" w:pos="4536"/>
            </w:tabs>
            <w:spacing w:after="200" w:line="276" w:lineRule="auto"/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</w:pPr>
          <w:bookmarkStart w:id="2" w:name="_Toc148176410"/>
          <w:bookmarkStart w:id="3" w:name="_GoBack"/>
          <w:bookmarkEnd w:id="2"/>
          <w:r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 xml:space="preserve">Bijlage </w:t>
          </w:r>
          <w:r w:rsidR="009553A4"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>7</w:t>
          </w:r>
          <w:r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 xml:space="preserve"> bij </w:t>
          </w:r>
          <w:r w:rsidR="009553A4"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 xml:space="preserve">aanbestedingsdocument </w:t>
          </w:r>
          <w:r w:rsidRPr="009553A4">
            <w:rPr>
              <w:rStyle w:val="Paginanummer"/>
              <w:rFonts w:asciiTheme="minorHAnsi" w:eastAsia="Calibri" w:hAnsiTheme="minorHAnsi" w:cstheme="minorHAnsi"/>
              <w:snapToGrid/>
              <w:sz w:val="14"/>
              <w:szCs w:val="14"/>
              <w:lang w:eastAsia="en-US"/>
            </w:rPr>
            <w:t xml:space="preserve">bij de aanbesteding van </w:t>
          </w:r>
          <w:r w:rsidR="009553A4">
            <w:rPr>
              <w:rStyle w:val="Paginanummer"/>
              <w:rFonts w:asciiTheme="minorHAnsi" w:eastAsia="Calibri" w:hAnsiTheme="minorHAnsi" w:cstheme="minorHAnsi"/>
              <w:snapToGrid/>
              <w:sz w:val="14"/>
              <w:szCs w:val="14"/>
              <w:lang w:eastAsia="en-US"/>
            </w:rPr>
            <w:t>a</w:t>
          </w:r>
          <w:r w:rsidR="009553A4" w:rsidRPr="009553A4">
            <w:rPr>
              <w:rStyle w:val="Paginanummer"/>
              <w:rFonts w:asciiTheme="minorHAnsi" w:eastAsia="Calibri" w:hAnsiTheme="minorHAnsi" w:cstheme="minorHAnsi"/>
              <w:snapToGrid/>
              <w:sz w:val="14"/>
              <w:szCs w:val="14"/>
              <w:lang w:eastAsia="en-US"/>
            </w:rPr>
            <w:t>ccountantsdiensten</w:t>
          </w:r>
          <w:r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 xml:space="preserve"> </w:t>
          </w:r>
          <w:r w:rsidRPr="00DA36E4"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>d</w:t>
          </w:r>
          <w:bookmarkEnd w:id="3"/>
          <w:r w:rsidRPr="00DA36E4"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>.d.</w:t>
          </w:r>
          <w:r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 xml:space="preserve"> </w:t>
          </w:r>
          <w:r w:rsidR="009553A4"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>31 oktober</w:t>
          </w:r>
          <w:r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 xml:space="preserve"> 2020</w:t>
          </w:r>
        </w:p>
      </w:tc>
      <w:tc>
        <w:tcPr>
          <w:tcW w:w="1701" w:type="dxa"/>
        </w:tcPr>
        <w:p w:rsidR="00661AEC" w:rsidRDefault="00661AEC" w:rsidP="007B7768">
          <w:pPr>
            <w:tabs>
              <w:tab w:val="left" w:pos="743"/>
              <w:tab w:val="center" w:pos="4536"/>
            </w:tabs>
            <w:spacing w:after="200" w:line="276" w:lineRule="auto"/>
            <w:jc w:val="center"/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</w:pP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begin"/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instrText xml:space="preserve"> PAGE </w:instrText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separate"/>
          </w:r>
          <w:r w:rsidR="009553A4">
            <w:rPr>
              <w:rStyle w:val="Paginanummer"/>
              <w:rFonts w:asciiTheme="minorHAnsi" w:eastAsia="Calibri" w:hAnsiTheme="minorHAnsi" w:cs="Verdana"/>
              <w:noProof/>
              <w:snapToGrid/>
              <w:szCs w:val="22"/>
              <w:lang w:eastAsia="en-US"/>
            </w:rPr>
            <w:t>2</w:t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end"/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t xml:space="preserve"> van </w:t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begin"/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instrText xml:space="preserve"> NUMPAGES </w:instrText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separate"/>
          </w:r>
          <w:r w:rsidR="009553A4">
            <w:rPr>
              <w:rStyle w:val="Paginanummer"/>
              <w:rFonts w:asciiTheme="minorHAnsi" w:eastAsia="Calibri" w:hAnsiTheme="minorHAnsi" w:cs="Verdana"/>
              <w:noProof/>
              <w:snapToGrid/>
              <w:szCs w:val="22"/>
              <w:lang w:eastAsia="en-US"/>
            </w:rPr>
            <w:t>4</w:t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end"/>
          </w:r>
        </w:p>
      </w:tc>
      <w:tc>
        <w:tcPr>
          <w:tcW w:w="3791" w:type="dxa"/>
        </w:tcPr>
        <w:p w:rsidR="00661AEC" w:rsidRDefault="00661AEC" w:rsidP="007B7768">
          <w:pPr>
            <w:tabs>
              <w:tab w:val="center" w:pos="4536"/>
            </w:tabs>
            <w:spacing w:after="200" w:line="276" w:lineRule="auto"/>
            <w:jc w:val="right"/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</w:pPr>
          <w:r w:rsidRPr="00DA36E4">
            <w:rPr>
              <w:rStyle w:val="Paginanummer"/>
              <w:rFonts w:eastAsia="Calibri" w:cs="Verdana"/>
              <w:noProof/>
              <w:snapToGrid/>
              <w:sz w:val="14"/>
              <w:szCs w:val="14"/>
            </w:rPr>
            <w:drawing>
              <wp:anchor distT="0" distB="0" distL="114300" distR="114300" simplePos="0" relativeHeight="251666432" behindDoc="1" locked="0" layoutInCell="1" allowOverlap="1" wp14:anchorId="002D6044" wp14:editId="67D2B9C3">
                <wp:simplePos x="0" y="0"/>
                <wp:positionH relativeFrom="column">
                  <wp:posOffset>345332</wp:posOffset>
                </wp:positionH>
                <wp:positionV relativeFrom="paragraph">
                  <wp:posOffset>-115426</wp:posOffset>
                </wp:positionV>
                <wp:extent cx="2101850" cy="593725"/>
                <wp:effectExtent l="0" t="0" r="0" b="0"/>
                <wp:wrapNone/>
                <wp:docPr id="16" name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VfPf url.png"/>
                        <pic:cNvPicPr/>
                      </pic:nvPicPr>
                      <pic:blipFill>
                        <a:blip r:embed="rId1" cstate="print">
                          <a:lum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1850" cy="5937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73538B" w:rsidRPr="00661AEC" w:rsidRDefault="0073538B" w:rsidP="00661AEC">
    <w:pPr>
      <w:pStyle w:val="Voettekst"/>
      <w:rPr>
        <w:rFonts w:asciiTheme="minorHAnsi" w:hAnsiTheme="minorHAnsi"/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5F72" w:rsidRDefault="00485F7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5ABE" w:rsidRDefault="00905ABE" w:rsidP="000431C0">
      <w:r>
        <w:separator/>
      </w:r>
    </w:p>
  </w:footnote>
  <w:footnote w:type="continuationSeparator" w:id="0">
    <w:p w:rsidR="00905ABE" w:rsidRDefault="00905ABE" w:rsidP="00043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5F72" w:rsidRDefault="00485F7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38B" w:rsidRDefault="00AC3F62" w:rsidP="001E7DEC">
    <w:pPr>
      <w:pStyle w:val="Koptekst"/>
      <w:tabs>
        <w:tab w:val="clear" w:pos="4536"/>
      </w:tabs>
      <w:jc w:val="right"/>
    </w:pPr>
    <w:r>
      <w:rPr>
        <w:noProof/>
        <w:snapToGrid/>
      </w:rPr>
      <w:drawing>
        <wp:inline distT="0" distB="0" distL="0" distR="0" wp14:anchorId="55D2C162" wp14:editId="1151C1B8">
          <wp:extent cx="2343600" cy="680400"/>
          <wp:effectExtent l="0" t="0" r="0" b="5715"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Vervangingsfonds_Participatiefonds_RGB resize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3600" cy="680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5F72" w:rsidRDefault="00485F7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0000000B"/>
    <w:name w:val="RTF_Num 97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firstLine="0"/>
      </w:pPr>
    </w:lvl>
  </w:abstractNum>
  <w:abstractNum w:abstractNumId="1" w15:restartNumberingAfterBreak="0">
    <w:nsid w:val="022D208E"/>
    <w:multiLevelType w:val="hybridMultilevel"/>
    <w:tmpl w:val="1712838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E5A78"/>
    <w:multiLevelType w:val="hybridMultilevel"/>
    <w:tmpl w:val="88D0019E"/>
    <w:lvl w:ilvl="0" w:tplc="B9F0C0CA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48" w:hanging="360"/>
      </w:pPr>
    </w:lvl>
    <w:lvl w:ilvl="2" w:tplc="0413001B" w:tentative="1">
      <w:start w:val="1"/>
      <w:numFmt w:val="lowerRoman"/>
      <w:lvlText w:val="%3."/>
      <w:lvlJc w:val="right"/>
      <w:pPr>
        <w:ind w:left="1868" w:hanging="180"/>
      </w:pPr>
    </w:lvl>
    <w:lvl w:ilvl="3" w:tplc="0413000F" w:tentative="1">
      <w:start w:val="1"/>
      <w:numFmt w:val="decimal"/>
      <w:lvlText w:val="%4."/>
      <w:lvlJc w:val="left"/>
      <w:pPr>
        <w:ind w:left="2588" w:hanging="360"/>
      </w:pPr>
    </w:lvl>
    <w:lvl w:ilvl="4" w:tplc="04130019" w:tentative="1">
      <w:start w:val="1"/>
      <w:numFmt w:val="lowerLetter"/>
      <w:lvlText w:val="%5."/>
      <w:lvlJc w:val="left"/>
      <w:pPr>
        <w:ind w:left="3308" w:hanging="360"/>
      </w:pPr>
    </w:lvl>
    <w:lvl w:ilvl="5" w:tplc="0413001B" w:tentative="1">
      <w:start w:val="1"/>
      <w:numFmt w:val="lowerRoman"/>
      <w:lvlText w:val="%6."/>
      <w:lvlJc w:val="right"/>
      <w:pPr>
        <w:ind w:left="4028" w:hanging="180"/>
      </w:pPr>
    </w:lvl>
    <w:lvl w:ilvl="6" w:tplc="0413000F" w:tentative="1">
      <w:start w:val="1"/>
      <w:numFmt w:val="decimal"/>
      <w:lvlText w:val="%7."/>
      <w:lvlJc w:val="left"/>
      <w:pPr>
        <w:ind w:left="4748" w:hanging="360"/>
      </w:pPr>
    </w:lvl>
    <w:lvl w:ilvl="7" w:tplc="04130019" w:tentative="1">
      <w:start w:val="1"/>
      <w:numFmt w:val="lowerLetter"/>
      <w:lvlText w:val="%8."/>
      <w:lvlJc w:val="left"/>
      <w:pPr>
        <w:ind w:left="5468" w:hanging="360"/>
      </w:pPr>
    </w:lvl>
    <w:lvl w:ilvl="8" w:tplc="0413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3" w15:restartNumberingAfterBreak="0">
    <w:nsid w:val="1C1D32CE"/>
    <w:multiLevelType w:val="hybridMultilevel"/>
    <w:tmpl w:val="7FD0BA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04049"/>
    <w:multiLevelType w:val="hybridMultilevel"/>
    <w:tmpl w:val="E26864A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B16393"/>
    <w:multiLevelType w:val="hybridMultilevel"/>
    <w:tmpl w:val="8146BBE6"/>
    <w:lvl w:ilvl="0" w:tplc="04130019">
      <w:start w:val="1"/>
      <w:numFmt w:val="lowerLetter"/>
      <w:lvlText w:val="%1."/>
      <w:lvlJc w:val="left"/>
      <w:pPr>
        <w:ind w:left="790" w:hanging="360"/>
      </w:pPr>
    </w:lvl>
    <w:lvl w:ilvl="1" w:tplc="04130019">
      <w:start w:val="1"/>
      <w:numFmt w:val="lowerLetter"/>
      <w:lvlText w:val="%2."/>
      <w:lvlJc w:val="left"/>
      <w:pPr>
        <w:ind w:left="1510" w:hanging="360"/>
      </w:pPr>
    </w:lvl>
    <w:lvl w:ilvl="2" w:tplc="0413001B" w:tentative="1">
      <w:start w:val="1"/>
      <w:numFmt w:val="lowerRoman"/>
      <w:lvlText w:val="%3."/>
      <w:lvlJc w:val="right"/>
      <w:pPr>
        <w:ind w:left="2230" w:hanging="180"/>
      </w:pPr>
    </w:lvl>
    <w:lvl w:ilvl="3" w:tplc="0413000F" w:tentative="1">
      <w:start w:val="1"/>
      <w:numFmt w:val="decimal"/>
      <w:lvlText w:val="%4."/>
      <w:lvlJc w:val="left"/>
      <w:pPr>
        <w:ind w:left="2950" w:hanging="360"/>
      </w:pPr>
    </w:lvl>
    <w:lvl w:ilvl="4" w:tplc="04130019" w:tentative="1">
      <w:start w:val="1"/>
      <w:numFmt w:val="lowerLetter"/>
      <w:lvlText w:val="%5."/>
      <w:lvlJc w:val="left"/>
      <w:pPr>
        <w:ind w:left="3670" w:hanging="360"/>
      </w:pPr>
    </w:lvl>
    <w:lvl w:ilvl="5" w:tplc="0413001B" w:tentative="1">
      <w:start w:val="1"/>
      <w:numFmt w:val="lowerRoman"/>
      <w:lvlText w:val="%6."/>
      <w:lvlJc w:val="right"/>
      <w:pPr>
        <w:ind w:left="4390" w:hanging="180"/>
      </w:pPr>
    </w:lvl>
    <w:lvl w:ilvl="6" w:tplc="0413000F" w:tentative="1">
      <w:start w:val="1"/>
      <w:numFmt w:val="decimal"/>
      <w:lvlText w:val="%7."/>
      <w:lvlJc w:val="left"/>
      <w:pPr>
        <w:ind w:left="5110" w:hanging="360"/>
      </w:pPr>
    </w:lvl>
    <w:lvl w:ilvl="7" w:tplc="04130019" w:tentative="1">
      <w:start w:val="1"/>
      <w:numFmt w:val="lowerLetter"/>
      <w:lvlText w:val="%8."/>
      <w:lvlJc w:val="left"/>
      <w:pPr>
        <w:ind w:left="5830" w:hanging="360"/>
      </w:pPr>
    </w:lvl>
    <w:lvl w:ilvl="8" w:tplc="0413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6" w15:restartNumberingAfterBreak="0">
    <w:nsid w:val="27D265B3"/>
    <w:multiLevelType w:val="hybridMultilevel"/>
    <w:tmpl w:val="99DAD02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D857C4A"/>
    <w:multiLevelType w:val="hybridMultilevel"/>
    <w:tmpl w:val="AA340DE0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121960"/>
    <w:multiLevelType w:val="hybridMultilevel"/>
    <w:tmpl w:val="7E12D52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8069A4"/>
    <w:multiLevelType w:val="hybridMultilevel"/>
    <w:tmpl w:val="141CDFA0"/>
    <w:lvl w:ilvl="0" w:tplc="04130017">
      <w:start w:val="1"/>
      <w:numFmt w:val="lowerLetter"/>
      <w:lvlText w:val="%1)"/>
      <w:lvlJc w:val="left"/>
      <w:pPr>
        <w:ind w:left="788" w:hanging="360"/>
      </w:pPr>
      <w:rPr>
        <w:rFonts w:hint="default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508" w:hanging="360"/>
      </w:pPr>
    </w:lvl>
    <w:lvl w:ilvl="2" w:tplc="0413001B" w:tentative="1">
      <w:start w:val="1"/>
      <w:numFmt w:val="lowerRoman"/>
      <w:lvlText w:val="%3."/>
      <w:lvlJc w:val="right"/>
      <w:pPr>
        <w:ind w:left="2228" w:hanging="180"/>
      </w:pPr>
    </w:lvl>
    <w:lvl w:ilvl="3" w:tplc="0413000F" w:tentative="1">
      <w:start w:val="1"/>
      <w:numFmt w:val="decimal"/>
      <w:lvlText w:val="%4."/>
      <w:lvlJc w:val="left"/>
      <w:pPr>
        <w:ind w:left="2948" w:hanging="360"/>
      </w:pPr>
    </w:lvl>
    <w:lvl w:ilvl="4" w:tplc="04130019" w:tentative="1">
      <w:start w:val="1"/>
      <w:numFmt w:val="lowerLetter"/>
      <w:lvlText w:val="%5."/>
      <w:lvlJc w:val="left"/>
      <w:pPr>
        <w:ind w:left="3668" w:hanging="360"/>
      </w:pPr>
    </w:lvl>
    <w:lvl w:ilvl="5" w:tplc="0413001B" w:tentative="1">
      <w:start w:val="1"/>
      <w:numFmt w:val="lowerRoman"/>
      <w:lvlText w:val="%6."/>
      <w:lvlJc w:val="right"/>
      <w:pPr>
        <w:ind w:left="4388" w:hanging="180"/>
      </w:pPr>
    </w:lvl>
    <w:lvl w:ilvl="6" w:tplc="0413000F" w:tentative="1">
      <w:start w:val="1"/>
      <w:numFmt w:val="decimal"/>
      <w:lvlText w:val="%7."/>
      <w:lvlJc w:val="left"/>
      <w:pPr>
        <w:ind w:left="5108" w:hanging="360"/>
      </w:pPr>
    </w:lvl>
    <w:lvl w:ilvl="7" w:tplc="04130019" w:tentative="1">
      <w:start w:val="1"/>
      <w:numFmt w:val="lowerLetter"/>
      <w:lvlText w:val="%8."/>
      <w:lvlJc w:val="left"/>
      <w:pPr>
        <w:ind w:left="5828" w:hanging="360"/>
      </w:pPr>
    </w:lvl>
    <w:lvl w:ilvl="8" w:tplc="0413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0" w15:restartNumberingAfterBreak="0">
    <w:nsid w:val="385E3190"/>
    <w:multiLevelType w:val="hybridMultilevel"/>
    <w:tmpl w:val="B624291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907ECB"/>
    <w:multiLevelType w:val="hybridMultilevel"/>
    <w:tmpl w:val="F2E60178"/>
    <w:lvl w:ilvl="0" w:tplc="C68EE5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60A44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51255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6C64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B25D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F4CF0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BCCC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2C6C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2D080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E429EF"/>
    <w:multiLevelType w:val="hybridMultilevel"/>
    <w:tmpl w:val="E5523A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DD44BA"/>
    <w:multiLevelType w:val="hybridMultilevel"/>
    <w:tmpl w:val="C1E2992C"/>
    <w:lvl w:ilvl="0" w:tplc="041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174B92"/>
    <w:multiLevelType w:val="hybridMultilevel"/>
    <w:tmpl w:val="AAAAC72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6A2465E"/>
    <w:multiLevelType w:val="hybridMultilevel"/>
    <w:tmpl w:val="AD3C891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B960C8"/>
    <w:multiLevelType w:val="hybridMultilevel"/>
    <w:tmpl w:val="DB861DC6"/>
    <w:lvl w:ilvl="0" w:tplc="096E3B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FF65F0"/>
    <w:multiLevelType w:val="hybridMultilevel"/>
    <w:tmpl w:val="F79CD282"/>
    <w:lvl w:ilvl="0" w:tplc="83A6DDF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B190D"/>
    <w:multiLevelType w:val="hybridMultilevel"/>
    <w:tmpl w:val="7150899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A7C5527"/>
    <w:multiLevelType w:val="hybridMultilevel"/>
    <w:tmpl w:val="E11C6A5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1FA44CA"/>
    <w:multiLevelType w:val="hybridMultilevel"/>
    <w:tmpl w:val="9E328C5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2B37F0F"/>
    <w:multiLevelType w:val="hybridMultilevel"/>
    <w:tmpl w:val="E7FC527E"/>
    <w:lvl w:ilvl="0" w:tplc="7C36C6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EB6DDF"/>
    <w:multiLevelType w:val="hybridMultilevel"/>
    <w:tmpl w:val="AC0A7436"/>
    <w:lvl w:ilvl="0" w:tplc="04130017">
      <w:start w:val="1"/>
      <w:numFmt w:val="lowerLetter"/>
      <w:lvlText w:val="%1)"/>
      <w:lvlJc w:val="left"/>
      <w:pPr>
        <w:ind w:left="788" w:hanging="360"/>
      </w:pPr>
      <w:rPr>
        <w:rFonts w:hint="default"/>
        <w:sz w:val="20"/>
      </w:rPr>
    </w:lvl>
    <w:lvl w:ilvl="1" w:tplc="9B6CF670">
      <w:start w:val="1"/>
      <w:numFmt w:val="decimal"/>
      <w:lvlText w:val="%2."/>
      <w:lvlJc w:val="left"/>
      <w:pPr>
        <w:ind w:left="1508" w:hanging="360"/>
      </w:pPr>
      <w:rPr>
        <w:rFonts w:hint="default"/>
        <w:b w:val="0"/>
        <w:color w:val="000000"/>
      </w:rPr>
    </w:lvl>
    <w:lvl w:ilvl="2" w:tplc="0413001B" w:tentative="1">
      <w:start w:val="1"/>
      <w:numFmt w:val="lowerRoman"/>
      <w:lvlText w:val="%3."/>
      <w:lvlJc w:val="right"/>
      <w:pPr>
        <w:ind w:left="2228" w:hanging="180"/>
      </w:pPr>
    </w:lvl>
    <w:lvl w:ilvl="3" w:tplc="0413000F" w:tentative="1">
      <w:start w:val="1"/>
      <w:numFmt w:val="decimal"/>
      <w:lvlText w:val="%4."/>
      <w:lvlJc w:val="left"/>
      <w:pPr>
        <w:ind w:left="2948" w:hanging="360"/>
      </w:pPr>
    </w:lvl>
    <w:lvl w:ilvl="4" w:tplc="04130019" w:tentative="1">
      <w:start w:val="1"/>
      <w:numFmt w:val="lowerLetter"/>
      <w:lvlText w:val="%5."/>
      <w:lvlJc w:val="left"/>
      <w:pPr>
        <w:ind w:left="3668" w:hanging="360"/>
      </w:pPr>
    </w:lvl>
    <w:lvl w:ilvl="5" w:tplc="0413001B" w:tentative="1">
      <w:start w:val="1"/>
      <w:numFmt w:val="lowerRoman"/>
      <w:lvlText w:val="%6."/>
      <w:lvlJc w:val="right"/>
      <w:pPr>
        <w:ind w:left="4388" w:hanging="180"/>
      </w:pPr>
    </w:lvl>
    <w:lvl w:ilvl="6" w:tplc="0413000F" w:tentative="1">
      <w:start w:val="1"/>
      <w:numFmt w:val="decimal"/>
      <w:lvlText w:val="%7."/>
      <w:lvlJc w:val="left"/>
      <w:pPr>
        <w:ind w:left="5108" w:hanging="360"/>
      </w:pPr>
    </w:lvl>
    <w:lvl w:ilvl="7" w:tplc="04130019" w:tentative="1">
      <w:start w:val="1"/>
      <w:numFmt w:val="lowerLetter"/>
      <w:lvlText w:val="%8."/>
      <w:lvlJc w:val="left"/>
      <w:pPr>
        <w:ind w:left="5828" w:hanging="360"/>
      </w:pPr>
    </w:lvl>
    <w:lvl w:ilvl="8" w:tplc="0413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3" w15:restartNumberingAfterBreak="0">
    <w:nsid w:val="776367CD"/>
    <w:multiLevelType w:val="multilevel"/>
    <w:tmpl w:val="F01052FA"/>
    <w:lvl w:ilvl="0">
      <w:start w:val="1"/>
      <w:numFmt w:val="decimal"/>
      <w:pStyle w:val="Kop2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b/>
        <w:i w:val="0"/>
        <w:sz w:val="28"/>
        <w:szCs w:val="28"/>
      </w:rPr>
    </w:lvl>
    <w:lvl w:ilvl="1">
      <w:start w:val="1"/>
      <w:numFmt w:val="decimal"/>
      <w:pStyle w:val="Kop3"/>
      <w:lvlText w:val="%1.%2."/>
      <w:lvlJc w:val="left"/>
      <w:pPr>
        <w:tabs>
          <w:tab w:val="num" w:pos="576"/>
        </w:tabs>
        <w:ind w:left="576" w:hanging="576"/>
      </w:pPr>
      <w:rPr>
        <w:rFonts w:ascii="Verdana" w:hAnsi="Verdana" w:hint="default"/>
        <w:b w:val="0"/>
        <w:i/>
        <w:sz w:val="20"/>
        <w:szCs w:val="20"/>
      </w:rPr>
    </w:lvl>
    <w:lvl w:ilvl="2">
      <w:start w:val="1"/>
      <w:numFmt w:val="decimal"/>
      <w:pStyle w:val="Kop4"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  <w:b w:val="0"/>
        <w:sz w:val="20"/>
      </w:rPr>
    </w:lvl>
    <w:lvl w:ilvl="3">
      <w:start w:val="1"/>
      <w:numFmt w:val="decimal"/>
      <w:pStyle w:val="Kop5"/>
      <w:lvlText w:val="%1.%2.%3.%4."/>
      <w:lvlJc w:val="left"/>
      <w:pPr>
        <w:tabs>
          <w:tab w:val="num" w:pos="1715"/>
        </w:tabs>
        <w:ind w:left="1715" w:hanging="864"/>
      </w:pPr>
      <w:rPr>
        <w:rFonts w:ascii="Verdana" w:hAnsi="Verdana" w:cs="Times New Roman" w:hint="default"/>
        <w:b w:val="0"/>
        <w:i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pStyle w:val="Kop6"/>
      <w:lvlText w:val="%1.%2.%3.%4.%5.%6."/>
      <w:lvlJc w:val="left"/>
      <w:pPr>
        <w:tabs>
          <w:tab w:val="num" w:pos="1152"/>
        </w:tabs>
        <w:ind w:left="1152" w:hanging="1152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pStyle w:val="Kop7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23"/>
  </w:num>
  <w:num w:numId="5">
    <w:abstractNumId w:val="19"/>
  </w:num>
  <w:num w:numId="6">
    <w:abstractNumId w:val="7"/>
  </w:num>
  <w:num w:numId="7">
    <w:abstractNumId w:val="18"/>
  </w:num>
  <w:num w:numId="8">
    <w:abstractNumId w:val="17"/>
  </w:num>
  <w:num w:numId="9">
    <w:abstractNumId w:val="12"/>
  </w:num>
  <w:num w:numId="10">
    <w:abstractNumId w:val="15"/>
  </w:num>
  <w:num w:numId="11">
    <w:abstractNumId w:val="10"/>
  </w:num>
  <w:num w:numId="12">
    <w:abstractNumId w:val="1"/>
  </w:num>
  <w:num w:numId="13">
    <w:abstractNumId w:val="9"/>
  </w:num>
  <w:num w:numId="14">
    <w:abstractNumId w:val="2"/>
  </w:num>
  <w:num w:numId="15">
    <w:abstractNumId w:val="22"/>
  </w:num>
  <w:num w:numId="16">
    <w:abstractNumId w:val="20"/>
  </w:num>
  <w:num w:numId="17">
    <w:abstractNumId w:val="14"/>
  </w:num>
  <w:num w:numId="18">
    <w:abstractNumId w:val="8"/>
  </w:num>
  <w:num w:numId="19">
    <w:abstractNumId w:val="5"/>
  </w:num>
  <w:num w:numId="20">
    <w:abstractNumId w:val="4"/>
  </w:num>
  <w:num w:numId="21">
    <w:abstractNumId w:val="13"/>
  </w:num>
  <w:num w:numId="22">
    <w:abstractNumId w:val="23"/>
  </w:num>
  <w:num w:numId="23">
    <w:abstractNumId w:val="23"/>
  </w:num>
  <w:num w:numId="24">
    <w:abstractNumId w:val="23"/>
    <w:lvlOverride w:ilvl="0">
      <w:lvl w:ilvl="0">
        <w:start w:val="1"/>
        <w:numFmt w:val="decimal"/>
        <w:pStyle w:val="Kop2"/>
        <w:lvlText w:val="%1."/>
        <w:lvlJc w:val="left"/>
        <w:pPr>
          <w:tabs>
            <w:tab w:val="num" w:pos="432"/>
          </w:tabs>
          <w:ind w:left="432" w:hanging="432"/>
        </w:pPr>
        <w:rPr>
          <w:rFonts w:ascii="Verdana" w:hAnsi="Verdana" w:hint="default"/>
          <w:b/>
          <w:i w:val="0"/>
          <w:sz w:val="28"/>
          <w:szCs w:val="28"/>
        </w:rPr>
      </w:lvl>
    </w:lvlOverride>
    <w:lvlOverride w:ilvl="1">
      <w:lvl w:ilvl="1">
        <w:start w:val="1"/>
        <w:numFmt w:val="decimal"/>
        <w:pStyle w:val="Kop3"/>
        <w:lvlText w:val="%1.%2."/>
        <w:lvlJc w:val="left"/>
        <w:pPr>
          <w:tabs>
            <w:tab w:val="num" w:pos="576"/>
          </w:tabs>
          <w:ind w:left="576" w:hanging="576"/>
        </w:pPr>
        <w:rPr>
          <w:rFonts w:ascii="Verdana" w:hAnsi="Verdana" w:hint="default"/>
          <w:b w:val="0"/>
          <w:i/>
          <w:sz w:val="20"/>
          <w:szCs w:val="20"/>
        </w:rPr>
      </w:lvl>
    </w:lvlOverride>
    <w:lvlOverride w:ilvl="2">
      <w:lvl w:ilvl="2">
        <w:start w:val="1"/>
        <w:numFmt w:val="decimal"/>
        <w:pStyle w:val="Kop4"/>
        <w:lvlText w:val="%1.%2.%3."/>
        <w:lvlJc w:val="left"/>
        <w:pPr>
          <w:tabs>
            <w:tab w:val="num" w:pos="1571"/>
          </w:tabs>
          <w:ind w:left="1571" w:hanging="720"/>
        </w:pPr>
        <w:rPr>
          <w:rFonts w:hint="default"/>
          <w:b w:val="0"/>
          <w:sz w:val="18"/>
        </w:rPr>
      </w:lvl>
    </w:lvlOverride>
    <w:lvlOverride w:ilvl="3">
      <w:lvl w:ilvl="3">
        <w:start w:val="1"/>
        <w:numFmt w:val="decimal"/>
        <w:pStyle w:val="Kop5"/>
        <w:lvlText w:val="%1.%2.%3.%4."/>
        <w:lvlJc w:val="left"/>
        <w:pPr>
          <w:tabs>
            <w:tab w:val="num" w:pos="1715"/>
          </w:tabs>
          <w:ind w:left="1715" w:hanging="864"/>
        </w:pPr>
        <w:rPr>
          <w:rFonts w:ascii="Verdana" w:hAnsi="Verdana" w:cs="Times New Roman" w:hint="default"/>
          <w:b w:val="0"/>
          <w:i/>
          <w:iCs w:val="0"/>
          <w:caps w:val="0"/>
          <w:strike w:val="0"/>
          <w:dstrike w:val="0"/>
          <w:vanish w:val="0"/>
          <w:color w:val="000000"/>
          <w:spacing w:val="0"/>
          <w:kern w:val="0"/>
          <w:position w:val="0"/>
          <w:sz w:val="20"/>
          <w:szCs w:val="20"/>
          <w:u w:val="none"/>
          <w:vertAlign w:val="baseline"/>
          <w:em w:val="no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008"/>
          </w:tabs>
          <w:ind w:left="1008" w:hanging="1008"/>
        </w:pPr>
        <w:rPr>
          <w:rFonts w:cs="Times New Roman" w:hint="default"/>
          <w:i w:val="0"/>
          <w:iCs w:val="0"/>
          <w: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5">
      <w:lvl w:ilvl="5">
        <w:start w:val="1"/>
        <w:numFmt w:val="decimal"/>
        <w:pStyle w:val="Kop6"/>
        <w:lvlText w:val="%1.%2.%3.%4.%5.%6."/>
        <w:lvlJc w:val="left"/>
        <w:pPr>
          <w:tabs>
            <w:tab w:val="num" w:pos="1152"/>
          </w:tabs>
          <w:ind w:left="1152" w:hanging="1152"/>
        </w:pPr>
        <w:rPr>
          <w:rFonts w:cs="Times New Roman" w:hint="default"/>
          <w:i w:val="0"/>
          <w:iCs w:val="0"/>
          <w: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6">
      <w:lvl w:ilvl="6">
        <w:start w:val="1"/>
        <w:numFmt w:val="decimal"/>
        <w:pStyle w:val="Kop7"/>
        <w:lvlText w:val="%1.%2.%3.%4.%5.%6.%7.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Kop8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Kop9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5">
    <w:abstractNumId w:val="6"/>
  </w:num>
  <w:num w:numId="26">
    <w:abstractNumId w:val="0"/>
  </w:num>
  <w:num w:numId="27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8E2"/>
    <w:rsid w:val="00002BF5"/>
    <w:rsid w:val="00003D3B"/>
    <w:rsid w:val="00003F62"/>
    <w:rsid w:val="00004263"/>
    <w:rsid w:val="00005401"/>
    <w:rsid w:val="0000556F"/>
    <w:rsid w:val="000055CA"/>
    <w:rsid w:val="00006C8F"/>
    <w:rsid w:val="000074AD"/>
    <w:rsid w:val="00010E0D"/>
    <w:rsid w:val="00011F5B"/>
    <w:rsid w:val="00012B5C"/>
    <w:rsid w:val="00012C70"/>
    <w:rsid w:val="00013977"/>
    <w:rsid w:val="00014FBB"/>
    <w:rsid w:val="00014FFD"/>
    <w:rsid w:val="000152B4"/>
    <w:rsid w:val="00015420"/>
    <w:rsid w:val="00021876"/>
    <w:rsid w:val="000222B0"/>
    <w:rsid w:val="00023769"/>
    <w:rsid w:val="000241E9"/>
    <w:rsid w:val="00025526"/>
    <w:rsid w:val="00025C8F"/>
    <w:rsid w:val="00025D8B"/>
    <w:rsid w:val="00026432"/>
    <w:rsid w:val="00026774"/>
    <w:rsid w:val="00026ED3"/>
    <w:rsid w:val="000304F5"/>
    <w:rsid w:val="000319A8"/>
    <w:rsid w:val="00031DEC"/>
    <w:rsid w:val="00031FE8"/>
    <w:rsid w:val="000327F2"/>
    <w:rsid w:val="00033F35"/>
    <w:rsid w:val="00033F5D"/>
    <w:rsid w:val="000343B6"/>
    <w:rsid w:val="00034412"/>
    <w:rsid w:val="00034EBA"/>
    <w:rsid w:val="000352DC"/>
    <w:rsid w:val="000354E2"/>
    <w:rsid w:val="00035AAA"/>
    <w:rsid w:val="00036545"/>
    <w:rsid w:val="00036C65"/>
    <w:rsid w:val="00037CC6"/>
    <w:rsid w:val="000411D2"/>
    <w:rsid w:val="00042971"/>
    <w:rsid w:val="000431C0"/>
    <w:rsid w:val="00044A3C"/>
    <w:rsid w:val="000458EC"/>
    <w:rsid w:val="00045F2D"/>
    <w:rsid w:val="00046096"/>
    <w:rsid w:val="0004640D"/>
    <w:rsid w:val="00047001"/>
    <w:rsid w:val="000514C2"/>
    <w:rsid w:val="00051ABF"/>
    <w:rsid w:val="00051FD8"/>
    <w:rsid w:val="0005238E"/>
    <w:rsid w:val="0005277A"/>
    <w:rsid w:val="00052C5C"/>
    <w:rsid w:val="00052CF7"/>
    <w:rsid w:val="00052E69"/>
    <w:rsid w:val="0005378B"/>
    <w:rsid w:val="000552B7"/>
    <w:rsid w:val="000574AF"/>
    <w:rsid w:val="00057612"/>
    <w:rsid w:val="00060525"/>
    <w:rsid w:val="0006095D"/>
    <w:rsid w:val="00060994"/>
    <w:rsid w:val="00060E38"/>
    <w:rsid w:val="00060E50"/>
    <w:rsid w:val="00061974"/>
    <w:rsid w:val="00061DFD"/>
    <w:rsid w:val="00063317"/>
    <w:rsid w:val="00064633"/>
    <w:rsid w:val="0006597B"/>
    <w:rsid w:val="00066757"/>
    <w:rsid w:val="00067099"/>
    <w:rsid w:val="00067563"/>
    <w:rsid w:val="00067D46"/>
    <w:rsid w:val="000707AC"/>
    <w:rsid w:val="00070902"/>
    <w:rsid w:val="00070B38"/>
    <w:rsid w:val="00070F22"/>
    <w:rsid w:val="0007137B"/>
    <w:rsid w:val="00071590"/>
    <w:rsid w:val="00071E75"/>
    <w:rsid w:val="000721C4"/>
    <w:rsid w:val="0007289B"/>
    <w:rsid w:val="00072C0B"/>
    <w:rsid w:val="00072C50"/>
    <w:rsid w:val="00072FF4"/>
    <w:rsid w:val="0007404D"/>
    <w:rsid w:val="00074494"/>
    <w:rsid w:val="00074D5F"/>
    <w:rsid w:val="00075400"/>
    <w:rsid w:val="00075BC3"/>
    <w:rsid w:val="000763FE"/>
    <w:rsid w:val="00076DF6"/>
    <w:rsid w:val="00077564"/>
    <w:rsid w:val="000775C3"/>
    <w:rsid w:val="0008142C"/>
    <w:rsid w:val="000823A8"/>
    <w:rsid w:val="000828F5"/>
    <w:rsid w:val="00082972"/>
    <w:rsid w:val="00082A22"/>
    <w:rsid w:val="0008348C"/>
    <w:rsid w:val="00083C11"/>
    <w:rsid w:val="000862B1"/>
    <w:rsid w:val="000865D3"/>
    <w:rsid w:val="00087DE0"/>
    <w:rsid w:val="00090560"/>
    <w:rsid w:val="00090A2C"/>
    <w:rsid w:val="00090F3A"/>
    <w:rsid w:val="000910F3"/>
    <w:rsid w:val="000917DC"/>
    <w:rsid w:val="00091BBF"/>
    <w:rsid w:val="00093F38"/>
    <w:rsid w:val="00094641"/>
    <w:rsid w:val="00094B7D"/>
    <w:rsid w:val="0009543F"/>
    <w:rsid w:val="000977C9"/>
    <w:rsid w:val="00097EAE"/>
    <w:rsid w:val="000A0363"/>
    <w:rsid w:val="000A055C"/>
    <w:rsid w:val="000A2768"/>
    <w:rsid w:val="000A2C71"/>
    <w:rsid w:val="000A3308"/>
    <w:rsid w:val="000A4109"/>
    <w:rsid w:val="000A4291"/>
    <w:rsid w:val="000A6912"/>
    <w:rsid w:val="000A7D16"/>
    <w:rsid w:val="000B09DF"/>
    <w:rsid w:val="000B0C71"/>
    <w:rsid w:val="000B1008"/>
    <w:rsid w:val="000B1E23"/>
    <w:rsid w:val="000B2341"/>
    <w:rsid w:val="000B25A3"/>
    <w:rsid w:val="000B2A92"/>
    <w:rsid w:val="000B5B95"/>
    <w:rsid w:val="000B7E09"/>
    <w:rsid w:val="000B7EC3"/>
    <w:rsid w:val="000C1DA5"/>
    <w:rsid w:val="000C498F"/>
    <w:rsid w:val="000C664A"/>
    <w:rsid w:val="000C67A6"/>
    <w:rsid w:val="000C6F37"/>
    <w:rsid w:val="000C711F"/>
    <w:rsid w:val="000C71B5"/>
    <w:rsid w:val="000C76F5"/>
    <w:rsid w:val="000D0234"/>
    <w:rsid w:val="000D0E3B"/>
    <w:rsid w:val="000D18D6"/>
    <w:rsid w:val="000D1CA3"/>
    <w:rsid w:val="000D3AD1"/>
    <w:rsid w:val="000D3E48"/>
    <w:rsid w:val="000D40DB"/>
    <w:rsid w:val="000D49E0"/>
    <w:rsid w:val="000D57F4"/>
    <w:rsid w:val="000D5D79"/>
    <w:rsid w:val="000D6B0A"/>
    <w:rsid w:val="000D74D9"/>
    <w:rsid w:val="000E0F5C"/>
    <w:rsid w:val="000E1D70"/>
    <w:rsid w:val="000E3677"/>
    <w:rsid w:val="000E4F6A"/>
    <w:rsid w:val="000E5428"/>
    <w:rsid w:val="000E5CAC"/>
    <w:rsid w:val="000E6077"/>
    <w:rsid w:val="000E60D1"/>
    <w:rsid w:val="000E7663"/>
    <w:rsid w:val="000E7F8D"/>
    <w:rsid w:val="000F0749"/>
    <w:rsid w:val="000F09D5"/>
    <w:rsid w:val="000F1909"/>
    <w:rsid w:val="000F2766"/>
    <w:rsid w:val="000F2E1A"/>
    <w:rsid w:val="000F33BE"/>
    <w:rsid w:val="000F36DE"/>
    <w:rsid w:val="000F54B8"/>
    <w:rsid w:val="000F5500"/>
    <w:rsid w:val="000F5788"/>
    <w:rsid w:val="000F60B5"/>
    <w:rsid w:val="000F6639"/>
    <w:rsid w:val="000F692A"/>
    <w:rsid w:val="00100511"/>
    <w:rsid w:val="00100DAE"/>
    <w:rsid w:val="00101B2F"/>
    <w:rsid w:val="00101EC8"/>
    <w:rsid w:val="0010242B"/>
    <w:rsid w:val="001025E3"/>
    <w:rsid w:val="0010341E"/>
    <w:rsid w:val="00104A78"/>
    <w:rsid w:val="001060E0"/>
    <w:rsid w:val="00107F96"/>
    <w:rsid w:val="0011156C"/>
    <w:rsid w:val="001127BE"/>
    <w:rsid w:val="001129DE"/>
    <w:rsid w:val="00112B47"/>
    <w:rsid w:val="00114234"/>
    <w:rsid w:val="0011426A"/>
    <w:rsid w:val="00114B26"/>
    <w:rsid w:val="0011535A"/>
    <w:rsid w:val="00116225"/>
    <w:rsid w:val="001167AD"/>
    <w:rsid w:val="001170D7"/>
    <w:rsid w:val="001177A2"/>
    <w:rsid w:val="00117B5B"/>
    <w:rsid w:val="00120218"/>
    <w:rsid w:val="00120309"/>
    <w:rsid w:val="00122016"/>
    <w:rsid w:val="00123250"/>
    <w:rsid w:val="00123348"/>
    <w:rsid w:val="00125063"/>
    <w:rsid w:val="00125D8A"/>
    <w:rsid w:val="0012615C"/>
    <w:rsid w:val="00126D09"/>
    <w:rsid w:val="001302BF"/>
    <w:rsid w:val="001305A7"/>
    <w:rsid w:val="001319F8"/>
    <w:rsid w:val="001322AD"/>
    <w:rsid w:val="00132CF3"/>
    <w:rsid w:val="00133031"/>
    <w:rsid w:val="001332C3"/>
    <w:rsid w:val="00134691"/>
    <w:rsid w:val="0013585F"/>
    <w:rsid w:val="001376D5"/>
    <w:rsid w:val="00137B25"/>
    <w:rsid w:val="00140772"/>
    <w:rsid w:val="001429B8"/>
    <w:rsid w:val="00143969"/>
    <w:rsid w:val="00143FE7"/>
    <w:rsid w:val="001444AD"/>
    <w:rsid w:val="00145492"/>
    <w:rsid w:val="001463A2"/>
    <w:rsid w:val="00147368"/>
    <w:rsid w:val="00147D44"/>
    <w:rsid w:val="0015187F"/>
    <w:rsid w:val="0015188A"/>
    <w:rsid w:val="00151BE1"/>
    <w:rsid w:val="00152444"/>
    <w:rsid w:val="00152449"/>
    <w:rsid w:val="0015253B"/>
    <w:rsid w:val="00153292"/>
    <w:rsid w:val="001571CE"/>
    <w:rsid w:val="001579C9"/>
    <w:rsid w:val="00163BE9"/>
    <w:rsid w:val="00164B49"/>
    <w:rsid w:val="00164E61"/>
    <w:rsid w:val="00167697"/>
    <w:rsid w:val="00167CB9"/>
    <w:rsid w:val="00171530"/>
    <w:rsid w:val="00175CE4"/>
    <w:rsid w:val="00175F55"/>
    <w:rsid w:val="00176912"/>
    <w:rsid w:val="00176D8E"/>
    <w:rsid w:val="0018301F"/>
    <w:rsid w:val="001842BF"/>
    <w:rsid w:val="00185789"/>
    <w:rsid w:val="00185FEE"/>
    <w:rsid w:val="001865C7"/>
    <w:rsid w:val="00187E4B"/>
    <w:rsid w:val="00190BFA"/>
    <w:rsid w:val="0019120B"/>
    <w:rsid w:val="0019172A"/>
    <w:rsid w:val="00191C59"/>
    <w:rsid w:val="00192586"/>
    <w:rsid w:val="0019284B"/>
    <w:rsid w:val="0019294C"/>
    <w:rsid w:val="00192EC6"/>
    <w:rsid w:val="001932DB"/>
    <w:rsid w:val="00193A44"/>
    <w:rsid w:val="00194030"/>
    <w:rsid w:val="00195575"/>
    <w:rsid w:val="00195A81"/>
    <w:rsid w:val="00195C60"/>
    <w:rsid w:val="00195EF9"/>
    <w:rsid w:val="001965D1"/>
    <w:rsid w:val="00197B6A"/>
    <w:rsid w:val="00197F4A"/>
    <w:rsid w:val="001A049C"/>
    <w:rsid w:val="001A1652"/>
    <w:rsid w:val="001A199C"/>
    <w:rsid w:val="001A1C98"/>
    <w:rsid w:val="001A2364"/>
    <w:rsid w:val="001A2AAE"/>
    <w:rsid w:val="001A2D4A"/>
    <w:rsid w:val="001A2F49"/>
    <w:rsid w:val="001A304F"/>
    <w:rsid w:val="001A47C4"/>
    <w:rsid w:val="001A7B6F"/>
    <w:rsid w:val="001A7DB7"/>
    <w:rsid w:val="001B02C6"/>
    <w:rsid w:val="001B1156"/>
    <w:rsid w:val="001B399A"/>
    <w:rsid w:val="001B3A64"/>
    <w:rsid w:val="001B42BE"/>
    <w:rsid w:val="001B66CB"/>
    <w:rsid w:val="001B6C0D"/>
    <w:rsid w:val="001B78B9"/>
    <w:rsid w:val="001B792E"/>
    <w:rsid w:val="001C07B5"/>
    <w:rsid w:val="001C0937"/>
    <w:rsid w:val="001C19DB"/>
    <w:rsid w:val="001C1DB2"/>
    <w:rsid w:val="001C3ED4"/>
    <w:rsid w:val="001C3ED8"/>
    <w:rsid w:val="001C470C"/>
    <w:rsid w:val="001C4FBC"/>
    <w:rsid w:val="001C583F"/>
    <w:rsid w:val="001C6F68"/>
    <w:rsid w:val="001C7498"/>
    <w:rsid w:val="001C780A"/>
    <w:rsid w:val="001D012F"/>
    <w:rsid w:val="001D1726"/>
    <w:rsid w:val="001D2DFF"/>
    <w:rsid w:val="001D34BD"/>
    <w:rsid w:val="001D4FA7"/>
    <w:rsid w:val="001D54B1"/>
    <w:rsid w:val="001D7E11"/>
    <w:rsid w:val="001D7F83"/>
    <w:rsid w:val="001E01C4"/>
    <w:rsid w:val="001E0663"/>
    <w:rsid w:val="001E07E3"/>
    <w:rsid w:val="001E15FD"/>
    <w:rsid w:val="001E1BE0"/>
    <w:rsid w:val="001E2619"/>
    <w:rsid w:val="001E2D21"/>
    <w:rsid w:val="001E2D35"/>
    <w:rsid w:val="001E4CBC"/>
    <w:rsid w:val="001E4FEE"/>
    <w:rsid w:val="001E5159"/>
    <w:rsid w:val="001E5FF2"/>
    <w:rsid w:val="001E65B6"/>
    <w:rsid w:val="001E7DEC"/>
    <w:rsid w:val="001F0350"/>
    <w:rsid w:val="001F0BC4"/>
    <w:rsid w:val="001F1340"/>
    <w:rsid w:val="001F16FF"/>
    <w:rsid w:val="001F21C6"/>
    <w:rsid w:val="001F2244"/>
    <w:rsid w:val="001F3B99"/>
    <w:rsid w:val="001F4936"/>
    <w:rsid w:val="001F555A"/>
    <w:rsid w:val="001F59DD"/>
    <w:rsid w:val="001F5F8A"/>
    <w:rsid w:val="001F6260"/>
    <w:rsid w:val="001F64F2"/>
    <w:rsid w:val="001F67E0"/>
    <w:rsid w:val="001F69B5"/>
    <w:rsid w:val="00201ECA"/>
    <w:rsid w:val="002025BE"/>
    <w:rsid w:val="00202990"/>
    <w:rsid w:val="00202D15"/>
    <w:rsid w:val="00203190"/>
    <w:rsid w:val="002033CC"/>
    <w:rsid w:val="00204147"/>
    <w:rsid w:val="00204E90"/>
    <w:rsid w:val="00205288"/>
    <w:rsid w:val="0020530D"/>
    <w:rsid w:val="002054DC"/>
    <w:rsid w:val="00205B56"/>
    <w:rsid w:val="00206D3C"/>
    <w:rsid w:val="00207C5C"/>
    <w:rsid w:val="002104A2"/>
    <w:rsid w:val="00210544"/>
    <w:rsid w:val="00210ACE"/>
    <w:rsid w:val="00211686"/>
    <w:rsid w:val="00211C54"/>
    <w:rsid w:val="00213060"/>
    <w:rsid w:val="00213AE9"/>
    <w:rsid w:val="0021628A"/>
    <w:rsid w:val="002176EA"/>
    <w:rsid w:val="0022008E"/>
    <w:rsid w:val="00220558"/>
    <w:rsid w:val="00221002"/>
    <w:rsid w:val="00222562"/>
    <w:rsid w:val="00222ABD"/>
    <w:rsid w:val="00222E50"/>
    <w:rsid w:val="002246E4"/>
    <w:rsid w:val="002260E1"/>
    <w:rsid w:val="00227E52"/>
    <w:rsid w:val="00227E8E"/>
    <w:rsid w:val="00230E2E"/>
    <w:rsid w:val="0023224F"/>
    <w:rsid w:val="00232AE1"/>
    <w:rsid w:val="00233139"/>
    <w:rsid w:val="00233989"/>
    <w:rsid w:val="00234378"/>
    <w:rsid w:val="00235C69"/>
    <w:rsid w:val="00236E51"/>
    <w:rsid w:val="00240241"/>
    <w:rsid w:val="00243704"/>
    <w:rsid w:val="00244819"/>
    <w:rsid w:val="0024597A"/>
    <w:rsid w:val="00250353"/>
    <w:rsid w:val="0025207A"/>
    <w:rsid w:val="00253E4B"/>
    <w:rsid w:val="00254FAF"/>
    <w:rsid w:val="0025557A"/>
    <w:rsid w:val="002566DC"/>
    <w:rsid w:val="0025688D"/>
    <w:rsid w:val="00257309"/>
    <w:rsid w:val="00257CBF"/>
    <w:rsid w:val="00260B03"/>
    <w:rsid w:val="00261A5E"/>
    <w:rsid w:val="00263446"/>
    <w:rsid w:val="00263E72"/>
    <w:rsid w:val="00263FC9"/>
    <w:rsid w:val="002641F4"/>
    <w:rsid w:val="00264B15"/>
    <w:rsid w:val="00264BF5"/>
    <w:rsid w:val="00266372"/>
    <w:rsid w:val="0026759F"/>
    <w:rsid w:val="002678FA"/>
    <w:rsid w:val="00274575"/>
    <w:rsid w:val="00275285"/>
    <w:rsid w:val="00276007"/>
    <w:rsid w:val="002767E8"/>
    <w:rsid w:val="00276A33"/>
    <w:rsid w:val="00276C84"/>
    <w:rsid w:val="002779DD"/>
    <w:rsid w:val="0028156C"/>
    <w:rsid w:val="002831C9"/>
    <w:rsid w:val="00283FA6"/>
    <w:rsid w:val="002843E1"/>
    <w:rsid w:val="00284914"/>
    <w:rsid w:val="00284B0B"/>
    <w:rsid w:val="0028661C"/>
    <w:rsid w:val="00286647"/>
    <w:rsid w:val="002906C6"/>
    <w:rsid w:val="0029208A"/>
    <w:rsid w:val="00292AE9"/>
    <w:rsid w:val="00293CAD"/>
    <w:rsid w:val="00294751"/>
    <w:rsid w:val="00294A80"/>
    <w:rsid w:val="00294C48"/>
    <w:rsid w:val="00294F60"/>
    <w:rsid w:val="0029694F"/>
    <w:rsid w:val="00297C53"/>
    <w:rsid w:val="002A04C2"/>
    <w:rsid w:val="002A1222"/>
    <w:rsid w:val="002A182C"/>
    <w:rsid w:val="002A1B78"/>
    <w:rsid w:val="002A1D9D"/>
    <w:rsid w:val="002A22E5"/>
    <w:rsid w:val="002A2D14"/>
    <w:rsid w:val="002A3AF3"/>
    <w:rsid w:val="002A4A5F"/>
    <w:rsid w:val="002A6A0B"/>
    <w:rsid w:val="002A72E8"/>
    <w:rsid w:val="002A7AD3"/>
    <w:rsid w:val="002B05BA"/>
    <w:rsid w:val="002B1614"/>
    <w:rsid w:val="002B219F"/>
    <w:rsid w:val="002B54CC"/>
    <w:rsid w:val="002B55B9"/>
    <w:rsid w:val="002B639A"/>
    <w:rsid w:val="002B6D26"/>
    <w:rsid w:val="002B6D4C"/>
    <w:rsid w:val="002B6E0B"/>
    <w:rsid w:val="002B70BB"/>
    <w:rsid w:val="002C00FA"/>
    <w:rsid w:val="002C15F1"/>
    <w:rsid w:val="002C16CE"/>
    <w:rsid w:val="002C3BF8"/>
    <w:rsid w:val="002C3EB4"/>
    <w:rsid w:val="002C4366"/>
    <w:rsid w:val="002C504E"/>
    <w:rsid w:val="002C5713"/>
    <w:rsid w:val="002C5B80"/>
    <w:rsid w:val="002C77AA"/>
    <w:rsid w:val="002C7E93"/>
    <w:rsid w:val="002D0699"/>
    <w:rsid w:val="002D1D67"/>
    <w:rsid w:val="002D1FD2"/>
    <w:rsid w:val="002D2E4B"/>
    <w:rsid w:val="002D2F5B"/>
    <w:rsid w:val="002D325F"/>
    <w:rsid w:val="002D3ACC"/>
    <w:rsid w:val="002D45E0"/>
    <w:rsid w:val="002D665D"/>
    <w:rsid w:val="002D6C48"/>
    <w:rsid w:val="002D79C9"/>
    <w:rsid w:val="002E00FC"/>
    <w:rsid w:val="002E3A06"/>
    <w:rsid w:val="002E4045"/>
    <w:rsid w:val="002E4793"/>
    <w:rsid w:val="002E59F3"/>
    <w:rsid w:val="002E64C2"/>
    <w:rsid w:val="002E75CD"/>
    <w:rsid w:val="002F0A2F"/>
    <w:rsid w:val="002F1375"/>
    <w:rsid w:val="002F1A12"/>
    <w:rsid w:val="002F1F38"/>
    <w:rsid w:val="002F56A2"/>
    <w:rsid w:val="002F5A27"/>
    <w:rsid w:val="002F5DA7"/>
    <w:rsid w:val="002F6336"/>
    <w:rsid w:val="002F6F2E"/>
    <w:rsid w:val="002F7270"/>
    <w:rsid w:val="00300417"/>
    <w:rsid w:val="00300483"/>
    <w:rsid w:val="00301A5D"/>
    <w:rsid w:val="003036BC"/>
    <w:rsid w:val="003036C7"/>
    <w:rsid w:val="00304DDD"/>
    <w:rsid w:val="00305826"/>
    <w:rsid w:val="00305987"/>
    <w:rsid w:val="0030659B"/>
    <w:rsid w:val="0030794F"/>
    <w:rsid w:val="00307A0B"/>
    <w:rsid w:val="003107CA"/>
    <w:rsid w:val="003152DD"/>
    <w:rsid w:val="00315E0E"/>
    <w:rsid w:val="003161A8"/>
    <w:rsid w:val="00316964"/>
    <w:rsid w:val="00316A59"/>
    <w:rsid w:val="00317F3F"/>
    <w:rsid w:val="0032032B"/>
    <w:rsid w:val="00321F01"/>
    <w:rsid w:val="00322DD9"/>
    <w:rsid w:val="00322DF4"/>
    <w:rsid w:val="00322F95"/>
    <w:rsid w:val="00323501"/>
    <w:rsid w:val="00325192"/>
    <w:rsid w:val="00327147"/>
    <w:rsid w:val="00327FAA"/>
    <w:rsid w:val="00330657"/>
    <w:rsid w:val="003349E9"/>
    <w:rsid w:val="00334E09"/>
    <w:rsid w:val="00335123"/>
    <w:rsid w:val="003360BA"/>
    <w:rsid w:val="00340720"/>
    <w:rsid w:val="003414B2"/>
    <w:rsid w:val="003417CB"/>
    <w:rsid w:val="00343A68"/>
    <w:rsid w:val="00344639"/>
    <w:rsid w:val="003448E0"/>
    <w:rsid w:val="00345A66"/>
    <w:rsid w:val="00345AA5"/>
    <w:rsid w:val="00345B2E"/>
    <w:rsid w:val="00345F26"/>
    <w:rsid w:val="0034688C"/>
    <w:rsid w:val="003468D7"/>
    <w:rsid w:val="00347671"/>
    <w:rsid w:val="003476FE"/>
    <w:rsid w:val="00351030"/>
    <w:rsid w:val="00351F10"/>
    <w:rsid w:val="00353E2B"/>
    <w:rsid w:val="00355C4F"/>
    <w:rsid w:val="00356267"/>
    <w:rsid w:val="003565FF"/>
    <w:rsid w:val="0035795C"/>
    <w:rsid w:val="00360EC5"/>
    <w:rsid w:val="003610A9"/>
    <w:rsid w:val="003627C4"/>
    <w:rsid w:val="003638B3"/>
    <w:rsid w:val="00363AD5"/>
    <w:rsid w:val="00363FA1"/>
    <w:rsid w:val="003654A3"/>
    <w:rsid w:val="0036619A"/>
    <w:rsid w:val="00367105"/>
    <w:rsid w:val="00367BC5"/>
    <w:rsid w:val="00367D00"/>
    <w:rsid w:val="00370C71"/>
    <w:rsid w:val="0037165B"/>
    <w:rsid w:val="00371677"/>
    <w:rsid w:val="0037427A"/>
    <w:rsid w:val="00374393"/>
    <w:rsid w:val="00374912"/>
    <w:rsid w:val="00375119"/>
    <w:rsid w:val="00377FF3"/>
    <w:rsid w:val="003809E3"/>
    <w:rsid w:val="00381B04"/>
    <w:rsid w:val="00381D57"/>
    <w:rsid w:val="00382D81"/>
    <w:rsid w:val="003835B3"/>
    <w:rsid w:val="00384099"/>
    <w:rsid w:val="003845F8"/>
    <w:rsid w:val="003846EB"/>
    <w:rsid w:val="00384974"/>
    <w:rsid w:val="00384ABD"/>
    <w:rsid w:val="00384C5E"/>
    <w:rsid w:val="00384EF6"/>
    <w:rsid w:val="00385072"/>
    <w:rsid w:val="003860F9"/>
    <w:rsid w:val="00387792"/>
    <w:rsid w:val="0038782B"/>
    <w:rsid w:val="00387A94"/>
    <w:rsid w:val="00387D8A"/>
    <w:rsid w:val="00390147"/>
    <w:rsid w:val="003919C4"/>
    <w:rsid w:val="00392EFC"/>
    <w:rsid w:val="00393B3A"/>
    <w:rsid w:val="00394358"/>
    <w:rsid w:val="00395C0F"/>
    <w:rsid w:val="00396FED"/>
    <w:rsid w:val="00397ADE"/>
    <w:rsid w:val="00397F07"/>
    <w:rsid w:val="003A055B"/>
    <w:rsid w:val="003A05AF"/>
    <w:rsid w:val="003A137D"/>
    <w:rsid w:val="003A149F"/>
    <w:rsid w:val="003A2667"/>
    <w:rsid w:val="003A38DA"/>
    <w:rsid w:val="003A4AEC"/>
    <w:rsid w:val="003A4CAD"/>
    <w:rsid w:val="003A4EFD"/>
    <w:rsid w:val="003A647F"/>
    <w:rsid w:val="003A6561"/>
    <w:rsid w:val="003B07AA"/>
    <w:rsid w:val="003B2E20"/>
    <w:rsid w:val="003B36A9"/>
    <w:rsid w:val="003B5917"/>
    <w:rsid w:val="003B605C"/>
    <w:rsid w:val="003B6C5D"/>
    <w:rsid w:val="003B71CD"/>
    <w:rsid w:val="003B7C16"/>
    <w:rsid w:val="003C1A09"/>
    <w:rsid w:val="003C391C"/>
    <w:rsid w:val="003C5626"/>
    <w:rsid w:val="003C682B"/>
    <w:rsid w:val="003C69F7"/>
    <w:rsid w:val="003C6D84"/>
    <w:rsid w:val="003D050F"/>
    <w:rsid w:val="003D0CCE"/>
    <w:rsid w:val="003D16ED"/>
    <w:rsid w:val="003D379E"/>
    <w:rsid w:val="003D49E8"/>
    <w:rsid w:val="003D4E88"/>
    <w:rsid w:val="003D583A"/>
    <w:rsid w:val="003D69F0"/>
    <w:rsid w:val="003D7352"/>
    <w:rsid w:val="003D75A2"/>
    <w:rsid w:val="003E017A"/>
    <w:rsid w:val="003E064E"/>
    <w:rsid w:val="003E2048"/>
    <w:rsid w:val="003E2616"/>
    <w:rsid w:val="003E3076"/>
    <w:rsid w:val="003E3166"/>
    <w:rsid w:val="003E31F5"/>
    <w:rsid w:val="003E3322"/>
    <w:rsid w:val="003E3A11"/>
    <w:rsid w:val="003E3E23"/>
    <w:rsid w:val="003E4199"/>
    <w:rsid w:val="003E42AD"/>
    <w:rsid w:val="003E48EA"/>
    <w:rsid w:val="003E54E6"/>
    <w:rsid w:val="003E5ADB"/>
    <w:rsid w:val="003E63A3"/>
    <w:rsid w:val="003E6E8D"/>
    <w:rsid w:val="003E7D23"/>
    <w:rsid w:val="003F22FE"/>
    <w:rsid w:val="003F39B5"/>
    <w:rsid w:val="003F3BBC"/>
    <w:rsid w:val="003F5B5A"/>
    <w:rsid w:val="003F65AD"/>
    <w:rsid w:val="003F7334"/>
    <w:rsid w:val="003F7B94"/>
    <w:rsid w:val="004001AB"/>
    <w:rsid w:val="00400398"/>
    <w:rsid w:val="00402FDA"/>
    <w:rsid w:val="00403198"/>
    <w:rsid w:val="00403FE1"/>
    <w:rsid w:val="0040589B"/>
    <w:rsid w:val="00406D6B"/>
    <w:rsid w:val="00407870"/>
    <w:rsid w:val="004111BD"/>
    <w:rsid w:val="00411987"/>
    <w:rsid w:val="0041208F"/>
    <w:rsid w:val="00412B31"/>
    <w:rsid w:val="004137EC"/>
    <w:rsid w:val="00413F93"/>
    <w:rsid w:val="00414E79"/>
    <w:rsid w:val="00415BE8"/>
    <w:rsid w:val="00416960"/>
    <w:rsid w:val="00417B2E"/>
    <w:rsid w:val="00417BB5"/>
    <w:rsid w:val="00417E92"/>
    <w:rsid w:val="00421A0F"/>
    <w:rsid w:val="00421AEF"/>
    <w:rsid w:val="00423EE2"/>
    <w:rsid w:val="00427F63"/>
    <w:rsid w:val="00430D9C"/>
    <w:rsid w:val="00430F26"/>
    <w:rsid w:val="0043166C"/>
    <w:rsid w:val="0043369D"/>
    <w:rsid w:val="00435371"/>
    <w:rsid w:val="00435E04"/>
    <w:rsid w:val="00436270"/>
    <w:rsid w:val="004368B0"/>
    <w:rsid w:val="00436B42"/>
    <w:rsid w:val="0043731A"/>
    <w:rsid w:val="004374A3"/>
    <w:rsid w:val="0043790E"/>
    <w:rsid w:val="004412D8"/>
    <w:rsid w:val="00441460"/>
    <w:rsid w:val="00441B7B"/>
    <w:rsid w:val="00442083"/>
    <w:rsid w:val="0044222C"/>
    <w:rsid w:val="004428F3"/>
    <w:rsid w:val="00443879"/>
    <w:rsid w:val="0044405A"/>
    <w:rsid w:val="00444A94"/>
    <w:rsid w:val="004450DF"/>
    <w:rsid w:val="00445347"/>
    <w:rsid w:val="004464E0"/>
    <w:rsid w:val="00446C3D"/>
    <w:rsid w:val="00446F32"/>
    <w:rsid w:val="004511F4"/>
    <w:rsid w:val="0045122F"/>
    <w:rsid w:val="00451A6C"/>
    <w:rsid w:val="00452968"/>
    <w:rsid w:val="0045336F"/>
    <w:rsid w:val="0045346F"/>
    <w:rsid w:val="004541D5"/>
    <w:rsid w:val="004546D4"/>
    <w:rsid w:val="00454AC9"/>
    <w:rsid w:val="0045684D"/>
    <w:rsid w:val="004576DA"/>
    <w:rsid w:val="00457DCB"/>
    <w:rsid w:val="0046165A"/>
    <w:rsid w:val="00462CE3"/>
    <w:rsid w:val="00462F55"/>
    <w:rsid w:val="00463DAD"/>
    <w:rsid w:val="00463F65"/>
    <w:rsid w:val="0046428B"/>
    <w:rsid w:val="00464A65"/>
    <w:rsid w:val="00466B39"/>
    <w:rsid w:val="00467CD3"/>
    <w:rsid w:val="004704FF"/>
    <w:rsid w:val="00471563"/>
    <w:rsid w:val="00472316"/>
    <w:rsid w:val="00473209"/>
    <w:rsid w:val="0047517A"/>
    <w:rsid w:val="00475414"/>
    <w:rsid w:val="0047609E"/>
    <w:rsid w:val="004777BB"/>
    <w:rsid w:val="00480B92"/>
    <w:rsid w:val="00482362"/>
    <w:rsid w:val="00482DF7"/>
    <w:rsid w:val="00483A76"/>
    <w:rsid w:val="0048457F"/>
    <w:rsid w:val="00484A3B"/>
    <w:rsid w:val="0048536F"/>
    <w:rsid w:val="004857B2"/>
    <w:rsid w:val="00485D94"/>
    <w:rsid w:val="00485F72"/>
    <w:rsid w:val="0048645A"/>
    <w:rsid w:val="00487247"/>
    <w:rsid w:val="0048757D"/>
    <w:rsid w:val="00487FE2"/>
    <w:rsid w:val="00490AE7"/>
    <w:rsid w:val="00490F08"/>
    <w:rsid w:val="0049111D"/>
    <w:rsid w:val="004919A7"/>
    <w:rsid w:val="00491BBD"/>
    <w:rsid w:val="00491F64"/>
    <w:rsid w:val="0049203E"/>
    <w:rsid w:val="00492576"/>
    <w:rsid w:val="00492938"/>
    <w:rsid w:val="004936F2"/>
    <w:rsid w:val="00494E00"/>
    <w:rsid w:val="00495100"/>
    <w:rsid w:val="00495822"/>
    <w:rsid w:val="00495F77"/>
    <w:rsid w:val="004962FD"/>
    <w:rsid w:val="00497425"/>
    <w:rsid w:val="004975D3"/>
    <w:rsid w:val="00497989"/>
    <w:rsid w:val="004A0B18"/>
    <w:rsid w:val="004A0D73"/>
    <w:rsid w:val="004A1ED2"/>
    <w:rsid w:val="004A200C"/>
    <w:rsid w:val="004A2FB4"/>
    <w:rsid w:val="004A33BC"/>
    <w:rsid w:val="004A4133"/>
    <w:rsid w:val="004A564E"/>
    <w:rsid w:val="004A679B"/>
    <w:rsid w:val="004A73DD"/>
    <w:rsid w:val="004A740C"/>
    <w:rsid w:val="004A77A1"/>
    <w:rsid w:val="004B1867"/>
    <w:rsid w:val="004B3432"/>
    <w:rsid w:val="004B4089"/>
    <w:rsid w:val="004B428F"/>
    <w:rsid w:val="004B57C6"/>
    <w:rsid w:val="004B5D62"/>
    <w:rsid w:val="004B6103"/>
    <w:rsid w:val="004B61AC"/>
    <w:rsid w:val="004B7149"/>
    <w:rsid w:val="004B757C"/>
    <w:rsid w:val="004B76B5"/>
    <w:rsid w:val="004C047B"/>
    <w:rsid w:val="004C0B2D"/>
    <w:rsid w:val="004C0E86"/>
    <w:rsid w:val="004C108A"/>
    <w:rsid w:val="004C1A88"/>
    <w:rsid w:val="004C329F"/>
    <w:rsid w:val="004C408C"/>
    <w:rsid w:val="004C5727"/>
    <w:rsid w:val="004D1693"/>
    <w:rsid w:val="004D2953"/>
    <w:rsid w:val="004D4F39"/>
    <w:rsid w:val="004D5C31"/>
    <w:rsid w:val="004D6629"/>
    <w:rsid w:val="004D6821"/>
    <w:rsid w:val="004D765D"/>
    <w:rsid w:val="004D777C"/>
    <w:rsid w:val="004E0406"/>
    <w:rsid w:val="004E19A0"/>
    <w:rsid w:val="004E2E1D"/>
    <w:rsid w:val="004E319B"/>
    <w:rsid w:val="004E3A18"/>
    <w:rsid w:val="004E4737"/>
    <w:rsid w:val="004E4C90"/>
    <w:rsid w:val="004E5335"/>
    <w:rsid w:val="004E5E93"/>
    <w:rsid w:val="004E68A3"/>
    <w:rsid w:val="004E68B4"/>
    <w:rsid w:val="004E6E5B"/>
    <w:rsid w:val="004E7E7D"/>
    <w:rsid w:val="004F0468"/>
    <w:rsid w:val="004F05CB"/>
    <w:rsid w:val="004F1457"/>
    <w:rsid w:val="004F1D6F"/>
    <w:rsid w:val="004F2FC9"/>
    <w:rsid w:val="004F35F0"/>
    <w:rsid w:val="004F416C"/>
    <w:rsid w:val="004F5D24"/>
    <w:rsid w:val="004F5EF1"/>
    <w:rsid w:val="004F675D"/>
    <w:rsid w:val="00500D00"/>
    <w:rsid w:val="00501D74"/>
    <w:rsid w:val="00502E59"/>
    <w:rsid w:val="00502E8B"/>
    <w:rsid w:val="0050349E"/>
    <w:rsid w:val="0050504B"/>
    <w:rsid w:val="00505224"/>
    <w:rsid w:val="0050624B"/>
    <w:rsid w:val="005062DF"/>
    <w:rsid w:val="005070CE"/>
    <w:rsid w:val="00507384"/>
    <w:rsid w:val="00507537"/>
    <w:rsid w:val="00507B6F"/>
    <w:rsid w:val="00510D69"/>
    <w:rsid w:val="00511C2B"/>
    <w:rsid w:val="0051481B"/>
    <w:rsid w:val="005148C5"/>
    <w:rsid w:val="005157BA"/>
    <w:rsid w:val="0051587D"/>
    <w:rsid w:val="00515B55"/>
    <w:rsid w:val="00515C1C"/>
    <w:rsid w:val="00515E60"/>
    <w:rsid w:val="005161FE"/>
    <w:rsid w:val="005167C2"/>
    <w:rsid w:val="00516FD4"/>
    <w:rsid w:val="00517E17"/>
    <w:rsid w:val="005208A5"/>
    <w:rsid w:val="00521787"/>
    <w:rsid w:val="0052269A"/>
    <w:rsid w:val="00525128"/>
    <w:rsid w:val="00525495"/>
    <w:rsid w:val="0052586F"/>
    <w:rsid w:val="00525A6D"/>
    <w:rsid w:val="005267AC"/>
    <w:rsid w:val="00526C8A"/>
    <w:rsid w:val="005270C1"/>
    <w:rsid w:val="00527678"/>
    <w:rsid w:val="0052787B"/>
    <w:rsid w:val="00530067"/>
    <w:rsid w:val="00530440"/>
    <w:rsid w:val="00530719"/>
    <w:rsid w:val="00532B09"/>
    <w:rsid w:val="00533D9C"/>
    <w:rsid w:val="00534A85"/>
    <w:rsid w:val="0053504F"/>
    <w:rsid w:val="00535707"/>
    <w:rsid w:val="005372C3"/>
    <w:rsid w:val="00537311"/>
    <w:rsid w:val="00540163"/>
    <w:rsid w:val="00541C61"/>
    <w:rsid w:val="00542BC6"/>
    <w:rsid w:val="00542EA8"/>
    <w:rsid w:val="005444EA"/>
    <w:rsid w:val="00545065"/>
    <w:rsid w:val="0054587B"/>
    <w:rsid w:val="00546450"/>
    <w:rsid w:val="005500E1"/>
    <w:rsid w:val="005501C2"/>
    <w:rsid w:val="00551351"/>
    <w:rsid w:val="00551E33"/>
    <w:rsid w:val="005523AE"/>
    <w:rsid w:val="0055318A"/>
    <w:rsid w:val="00554184"/>
    <w:rsid w:val="005542E0"/>
    <w:rsid w:val="005559A2"/>
    <w:rsid w:val="0055700D"/>
    <w:rsid w:val="00561E7E"/>
    <w:rsid w:val="005621E2"/>
    <w:rsid w:val="0056295A"/>
    <w:rsid w:val="00563AEA"/>
    <w:rsid w:val="005649A3"/>
    <w:rsid w:val="00564CF0"/>
    <w:rsid w:val="005663FC"/>
    <w:rsid w:val="00566CB1"/>
    <w:rsid w:val="0057107F"/>
    <w:rsid w:val="005720F1"/>
    <w:rsid w:val="0057250C"/>
    <w:rsid w:val="00574275"/>
    <w:rsid w:val="005747E9"/>
    <w:rsid w:val="005820CE"/>
    <w:rsid w:val="0058294B"/>
    <w:rsid w:val="0058314F"/>
    <w:rsid w:val="00584583"/>
    <w:rsid w:val="005862CF"/>
    <w:rsid w:val="00586C37"/>
    <w:rsid w:val="005913FD"/>
    <w:rsid w:val="00591876"/>
    <w:rsid w:val="00591A12"/>
    <w:rsid w:val="005920FA"/>
    <w:rsid w:val="00593061"/>
    <w:rsid w:val="00593DC4"/>
    <w:rsid w:val="00593F0A"/>
    <w:rsid w:val="00594E74"/>
    <w:rsid w:val="00595A2A"/>
    <w:rsid w:val="00595F7E"/>
    <w:rsid w:val="005961A4"/>
    <w:rsid w:val="005A04EE"/>
    <w:rsid w:val="005A119E"/>
    <w:rsid w:val="005A29BF"/>
    <w:rsid w:val="005A3012"/>
    <w:rsid w:val="005A5940"/>
    <w:rsid w:val="005A599C"/>
    <w:rsid w:val="005A614B"/>
    <w:rsid w:val="005A6575"/>
    <w:rsid w:val="005A75DD"/>
    <w:rsid w:val="005B018E"/>
    <w:rsid w:val="005B1270"/>
    <w:rsid w:val="005B1546"/>
    <w:rsid w:val="005B74A8"/>
    <w:rsid w:val="005B7745"/>
    <w:rsid w:val="005B78EC"/>
    <w:rsid w:val="005B7B23"/>
    <w:rsid w:val="005B7B5A"/>
    <w:rsid w:val="005C0515"/>
    <w:rsid w:val="005C1D5C"/>
    <w:rsid w:val="005C2DBA"/>
    <w:rsid w:val="005C340B"/>
    <w:rsid w:val="005C49B5"/>
    <w:rsid w:val="005C4E5E"/>
    <w:rsid w:val="005C5941"/>
    <w:rsid w:val="005C5EC0"/>
    <w:rsid w:val="005C7A34"/>
    <w:rsid w:val="005D0407"/>
    <w:rsid w:val="005D0CFA"/>
    <w:rsid w:val="005D1328"/>
    <w:rsid w:val="005D1419"/>
    <w:rsid w:val="005D1754"/>
    <w:rsid w:val="005D268B"/>
    <w:rsid w:val="005D3F83"/>
    <w:rsid w:val="005D4186"/>
    <w:rsid w:val="005D7557"/>
    <w:rsid w:val="005E00AD"/>
    <w:rsid w:val="005E0108"/>
    <w:rsid w:val="005E030E"/>
    <w:rsid w:val="005E0692"/>
    <w:rsid w:val="005E110E"/>
    <w:rsid w:val="005E1866"/>
    <w:rsid w:val="005E2E6F"/>
    <w:rsid w:val="005E3DFE"/>
    <w:rsid w:val="005E4118"/>
    <w:rsid w:val="005E41D4"/>
    <w:rsid w:val="005E63A6"/>
    <w:rsid w:val="005E69D5"/>
    <w:rsid w:val="005E7A2B"/>
    <w:rsid w:val="005E7DD2"/>
    <w:rsid w:val="005F05B3"/>
    <w:rsid w:val="005F1214"/>
    <w:rsid w:val="005F158E"/>
    <w:rsid w:val="005F1606"/>
    <w:rsid w:val="005F2009"/>
    <w:rsid w:val="005F2012"/>
    <w:rsid w:val="005F3803"/>
    <w:rsid w:val="005F4BAC"/>
    <w:rsid w:val="005F5717"/>
    <w:rsid w:val="005F6FE0"/>
    <w:rsid w:val="005F7952"/>
    <w:rsid w:val="005F7C3D"/>
    <w:rsid w:val="005F7FBC"/>
    <w:rsid w:val="00600F0E"/>
    <w:rsid w:val="00601F52"/>
    <w:rsid w:val="00602360"/>
    <w:rsid w:val="00602EEA"/>
    <w:rsid w:val="00604CF1"/>
    <w:rsid w:val="006050CB"/>
    <w:rsid w:val="0060513E"/>
    <w:rsid w:val="00606142"/>
    <w:rsid w:val="00607571"/>
    <w:rsid w:val="00610748"/>
    <w:rsid w:val="006107DD"/>
    <w:rsid w:val="006115EE"/>
    <w:rsid w:val="0061237F"/>
    <w:rsid w:val="00612948"/>
    <w:rsid w:val="00613F00"/>
    <w:rsid w:val="00614696"/>
    <w:rsid w:val="00614A41"/>
    <w:rsid w:val="006153B3"/>
    <w:rsid w:val="006159A7"/>
    <w:rsid w:val="006163D7"/>
    <w:rsid w:val="00617303"/>
    <w:rsid w:val="0061797F"/>
    <w:rsid w:val="0062064B"/>
    <w:rsid w:val="00621881"/>
    <w:rsid w:val="00622061"/>
    <w:rsid w:val="006223B7"/>
    <w:rsid w:val="00623234"/>
    <w:rsid w:val="006232A8"/>
    <w:rsid w:val="00623B25"/>
    <w:rsid w:val="00623F5A"/>
    <w:rsid w:val="006242A9"/>
    <w:rsid w:val="00624E24"/>
    <w:rsid w:val="006250B4"/>
    <w:rsid w:val="00625C52"/>
    <w:rsid w:val="006263BF"/>
    <w:rsid w:val="00626AB1"/>
    <w:rsid w:val="00630FCC"/>
    <w:rsid w:val="0063535C"/>
    <w:rsid w:val="00635D68"/>
    <w:rsid w:val="00636D8E"/>
    <w:rsid w:val="006372D5"/>
    <w:rsid w:val="00637F6E"/>
    <w:rsid w:val="006405E2"/>
    <w:rsid w:val="00642E70"/>
    <w:rsid w:val="00642EA6"/>
    <w:rsid w:val="006443C0"/>
    <w:rsid w:val="00645D79"/>
    <w:rsid w:val="006460EF"/>
    <w:rsid w:val="0064619C"/>
    <w:rsid w:val="006466DC"/>
    <w:rsid w:val="006467E2"/>
    <w:rsid w:val="00647105"/>
    <w:rsid w:val="00647C12"/>
    <w:rsid w:val="006505B3"/>
    <w:rsid w:val="006505D9"/>
    <w:rsid w:val="006513AC"/>
    <w:rsid w:val="00651F8A"/>
    <w:rsid w:val="0065207F"/>
    <w:rsid w:val="00652E48"/>
    <w:rsid w:val="00653725"/>
    <w:rsid w:val="0065408C"/>
    <w:rsid w:val="006547CB"/>
    <w:rsid w:val="0065507E"/>
    <w:rsid w:val="006550DB"/>
    <w:rsid w:val="0065544C"/>
    <w:rsid w:val="006559A0"/>
    <w:rsid w:val="006561D0"/>
    <w:rsid w:val="00660E84"/>
    <w:rsid w:val="00661AEC"/>
    <w:rsid w:val="0066372F"/>
    <w:rsid w:val="00663826"/>
    <w:rsid w:val="00663C5D"/>
    <w:rsid w:val="00663F86"/>
    <w:rsid w:val="00665042"/>
    <w:rsid w:val="006660AF"/>
    <w:rsid w:val="00671168"/>
    <w:rsid w:val="006724DD"/>
    <w:rsid w:val="006768BD"/>
    <w:rsid w:val="00676E31"/>
    <w:rsid w:val="00677F38"/>
    <w:rsid w:val="00680AE3"/>
    <w:rsid w:val="00682B7F"/>
    <w:rsid w:val="00682C7B"/>
    <w:rsid w:val="00682DA5"/>
    <w:rsid w:val="006832CB"/>
    <w:rsid w:val="00684263"/>
    <w:rsid w:val="006852C0"/>
    <w:rsid w:val="006868D7"/>
    <w:rsid w:val="00686D3B"/>
    <w:rsid w:val="00687AB4"/>
    <w:rsid w:val="00687E5E"/>
    <w:rsid w:val="00691EC4"/>
    <w:rsid w:val="00692BD9"/>
    <w:rsid w:val="00692EED"/>
    <w:rsid w:val="006938BF"/>
    <w:rsid w:val="006941BE"/>
    <w:rsid w:val="00694451"/>
    <w:rsid w:val="00695A27"/>
    <w:rsid w:val="00695BF4"/>
    <w:rsid w:val="00697B50"/>
    <w:rsid w:val="00697F6F"/>
    <w:rsid w:val="006A0C83"/>
    <w:rsid w:val="006A0CB9"/>
    <w:rsid w:val="006A0EDD"/>
    <w:rsid w:val="006A0F81"/>
    <w:rsid w:val="006A0FE6"/>
    <w:rsid w:val="006A1428"/>
    <w:rsid w:val="006A39DC"/>
    <w:rsid w:val="006A4CD2"/>
    <w:rsid w:val="006A4DB3"/>
    <w:rsid w:val="006A5F53"/>
    <w:rsid w:val="006A61C4"/>
    <w:rsid w:val="006A7EF7"/>
    <w:rsid w:val="006B00A8"/>
    <w:rsid w:val="006B0522"/>
    <w:rsid w:val="006B0791"/>
    <w:rsid w:val="006B07B6"/>
    <w:rsid w:val="006B2556"/>
    <w:rsid w:val="006B2651"/>
    <w:rsid w:val="006B3BE9"/>
    <w:rsid w:val="006B4598"/>
    <w:rsid w:val="006B5578"/>
    <w:rsid w:val="006B72E5"/>
    <w:rsid w:val="006B7448"/>
    <w:rsid w:val="006B7F20"/>
    <w:rsid w:val="006C085D"/>
    <w:rsid w:val="006C15A6"/>
    <w:rsid w:val="006C2109"/>
    <w:rsid w:val="006C258F"/>
    <w:rsid w:val="006C3A30"/>
    <w:rsid w:val="006C45F1"/>
    <w:rsid w:val="006C4AF9"/>
    <w:rsid w:val="006C4E2B"/>
    <w:rsid w:val="006C666C"/>
    <w:rsid w:val="006D14B6"/>
    <w:rsid w:val="006D2524"/>
    <w:rsid w:val="006D2702"/>
    <w:rsid w:val="006D4777"/>
    <w:rsid w:val="006D54A5"/>
    <w:rsid w:val="006D6176"/>
    <w:rsid w:val="006D6676"/>
    <w:rsid w:val="006D7286"/>
    <w:rsid w:val="006E0C9D"/>
    <w:rsid w:val="006E11D1"/>
    <w:rsid w:val="006E1788"/>
    <w:rsid w:val="006E1D42"/>
    <w:rsid w:val="006E205E"/>
    <w:rsid w:val="006E366A"/>
    <w:rsid w:val="006E380E"/>
    <w:rsid w:val="006E38C3"/>
    <w:rsid w:val="006E54A2"/>
    <w:rsid w:val="006E587A"/>
    <w:rsid w:val="006E6357"/>
    <w:rsid w:val="006F1251"/>
    <w:rsid w:val="006F251E"/>
    <w:rsid w:val="006F2EBF"/>
    <w:rsid w:val="006F39A9"/>
    <w:rsid w:val="006F3F93"/>
    <w:rsid w:val="006F55F5"/>
    <w:rsid w:val="006F586A"/>
    <w:rsid w:val="006F5992"/>
    <w:rsid w:val="006F5C8D"/>
    <w:rsid w:val="006F5D7A"/>
    <w:rsid w:val="006F6481"/>
    <w:rsid w:val="006F7FD6"/>
    <w:rsid w:val="0070163D"/>
    <w:rsid w:val="0070176D"/>
    <w:rsid w:val="007019E3"/>
    <w:rsid w:val="00701BB0"/>
    <w:rsid w:val="0070212F"/>
    <w:rsid w:val="007031F7"/>
    <w:rsid w:val="00703624"/>
    <w:rsid w:val="00703F33"/>
    <w:rsid w:val="00705EA0"/>
    <w:rsid w:val="0070710E"/>
    <w:rsid w:val="0070780C"/>
    <w:rsid w:val="00710395"/>
    <w:rsid w:val="00711D4E"/>
    <w:rsid w:val="00714898"/>
    <w:rsid w:val="00715027"/>
    <w:rsid w:val="007158ED"/>
    <w:rsid w:val="0071637B"/>
    <w:rsid w:val="00720744"/>
    <w:rsid w:val="0072086F"/>
    <w:rsid w:val="0072235B"/>
    <w:rsid w:val="00722CF5"/>
    <w:rsid w:val="00722F49"/>
    <w:rsid w:val="007237B9"/>
    <w:rsid w:val="00723B41"/>
    <w:rsid w:val="00725B13"/>
    <w:rsid w:val="00725CC4"/>
    <w:rsid w:val="00726EC3"/>
    <w:rsid w:val="00727EC2"/>
    <w:rsid w:val="00727F66"/>
    <w:rsid w:val="0073054B"/>
    <w:rsid w:val="007312ED"/>
    <w:rsid w:val="00734733"/>
    <w:rsid w:val="007350EF"/>
    <w:rsid w:val="0073538B"/>
    <w:rsid w:val="00741362"/>
    <w:rsid w:val="00741372"/>
    <w:rsid w:val="007424DD"/>
    <w:rsid w:val="0074401F"/>
    <w:rsid w:val="00744A8F"/>
    <w:rsid w:val="00745919"/>
    <w:rsid w:val="00745A00"/>
    <w:rsid w:val="00745C7A"/>
    <w:rsid w:val="00747C0F"/>
    <w:rsid w:val="00750A39"/>
    <w:rsid w:val="00751C46"/>
    <w:rsid w:val="00751D8B"/>
    <w:rsid w:val="00751F61"/>
    <w:rsid w:val="00752332"/>
    <w:rsid w:val="00752E67"/>
    <w:rsid w:val="00754C2B"/>
    <w:rsid w:val="00754F1D"/>
    <w:rsid w:val="007550F2"/>
    <w:rsid w:val="00757848"/>
    <w:rsid w:val="00760047"/>
    <w:rsid w:val="007602BA"/>
    <w:rsid w:val="00760807"/>
    <w:rsid w:val="007608EB"/>
    <w:rsid w:val="00761B8E"/>
    <w:rsid w:val="00764524"/>
    <w:rsid w:val="00764729"/>
    <w:rsid w:val="00766B5F"/>
    <w:rsid w:val="00766D46"/>
    <w:rsid w:val="007703ED"/>
    <w:rsid w:val="00771FFB"/>
    <w:rsid w:val="00772311"/>
    <w:rsid w:val="007723D8"/>
    <w:rsid w:val="0077265F"/>
    <w:rsid w:val="00774483"/>
    <w:rsid w:val="00775DFD"/>
    <w:rsid w:val="00775E96"/>
    <w:rsid w:val="0077640A"/>
    <w:rsid w:val="007772B8"/>
    <w:rsid w:val="007772D0"/>
    <w:rsid w:val="007774FB"/>
    <w:rsid w:val="00780335"/>
    <w:rsid w:val="00781908"/>
    <w:rsid w:val="00781B6C"/>
    <w:rsid w:val="00781B8A"/>
    <w:rsid w:val="007825CE"/>
    <w:rsid w:val="0078306A"/>
    <w:rsid w:val="0078340B"/>
    <w:rsid w:val="00784D37"/>
    <w:rsid w:val="007851FC"/>
    <w:rsid w:val="007853AD"/>
    <w:rsid w:val="00785A9F"/>
    <w:rsid w:val="007861EC"/>
    <w:rsid w:val="00786CF5"/>
    <w:rsid w:val="0078713C"/>
    <w:rsid w:val="007876FB"/>
    <w:rsid w:val="00787B04"/>
    <w:rsid w:val="00791434"/>
    <w:rsid w:val="00791B72"/>
    <w:rsid w:val="00792785"/>
    <w:rsid w:val="00797061"/>
    <w:rsid w:val="007A03D7"/>
    <w:rsid w:val="007A0C7C"/>
    <w:rsid w:val="007A1146"/>
    <w:rsid w:val="007A1C6A"/>
    <w:rsid w:val="007A1EBB"/>
    <w:rsid w:val="007A3840"/>
    <w:rsid w:val="007A3A74"/>
    <w:rsid w:val="007A3FD5"/>
    <w:rsid w:val="007A45D9"/>
    <w:rsid w:val="007A4F27"/>
    <w:rsid w:val="007A5267"/>
    <w:rsid w:val="007A5769"/>
    <w:rsid w:val="007A7606"/>
    <w:rsid w:val="007B02E9"/>
    <w:rsid w:val="007B0345"/>
    <w:rsid w:val="007B0DC2"/>
    <w:rsid w:val="007B1AAB"/>
    <w:rsid w:val="007B1B8F"/>
    <w:rsid w:val="007B25F4"/>
    <w:rsid w:val="007B2C24"/>
    <w:rsid w:val="007B2F52"/>
    <w:rsid w:val="007B40EC"/>
    <w:rsid w:val="007B48F7"/>
    <w:rsid w:val="007B5331"/>
    <w:rsid w:val="007B569D"/>
    <w:rsid w:val="007C045D"/>
    <w:rsid w:val="007C1580"/>
    <w:rsid w:val="007C1DD7"/>
    <w:rsid w:val="007C1F3E"/>
    <w:rsid w:val="007C3212"/>
    <w:rsid w:val="007C3967"/>
    <w:rsid w:val="007C3DA4"/>
    <w:rsid w:val="007C404A"/>
    <w:rsid w:val="007C60D8"/>
    <w:rsid w:val="007C630A"/>
    <w:rsid w:val="007C6883"/>
    <w:rsid w:val="007C72D9"/>
    <w:rsid w:val="007C7DA1"/>
    <w:rsid w:val="007D16C4"/>
    <w:rsid w:val="007D1FAF"/>
    <w:rsid w:val="007D283B"/>
    <w:rsid w:val="007D2B29"/>
    <w:rsid w:val="007D2BE7"/>
    <w:rsid w:val="007D460C"/>
    <w:rsid w:val="007D5149"/>
    <w:rsid w:val="007D541F"/>
    <w:rsid w:val="007D622D"/>
    <w:rsid w:val="007D74F4"/>
    <w:rsid w:val="007E0A41"/>
    <w:rsid w:val="007E1063"/>
    <w:rsid w:val="007E16EF"/>
    <w:rsid w:val="007E2066"/>
    <w:rsid w:val="007E431A"/>
    <w:rsid w:val="007E570F"/>
    <w:rsid w:val="007E5800"/>
    <w:rsid w:val="007E5C1C"/>
    <w:rsid w:val="007F0F74"/>
    <w:rsid w:val="007F271B"/>
    <w:rsid w:val="007F2B08"/>
    <w:rsid w:val="007F2BC6"/>
    <w:rsid w:val="007F428F"/>
    <w:rsid w:val="007F46D1"/>
    <w:rsid w:val="007F5CAC"/>
    <w:rsid w:val="007F5EB9"/>
    <w:rsid w:val="007F64C5"/>
    <w:rsid w:val="007F6D54"/>
    <w:rsid w:val="00800A11"/>
    <w:rsid w:val="008011A8"/>
    <w:rsid w:val="0080121B"/>
    <w:rsid w:val="0080135C"/>
    <w:rsid w:val="00803EB6"/>
    <w:rsid w:val="00804349"/>
    <w:rsid w:val="008047DB"/>
    <w:rsid w:val="00805B24"/>
    <w:rsid w:val="008069EC"/>
    <w:rsid w:val="00807215"/>
    <w:rsid w:val="00807DCF"/>
    <w:rsid w:val="00810B24"/>
    <w:rsid w:val="008132B5"/>
    <w:rsid w:val="008139D5"/>
    <w:rsid w:val="00813B84"/>
    <w:rsid w:val="00814508"/>
    <w:rsid w:val="00815CA2"/>
    <w:rsid w:val="0081746A"/>
    <w:rsid w:val="008175AA"/>
    <w:rsid w:val="0081792B"/>
    <w:rsid w:val="008203B8"/>
    <w:rsid w:val="00820487"/>
    <w:rsid w:val="00822770"/>
    <w:rsid w:val="00823264"/>
    <w:rsid w:val="00823872"/>
    <w:rsid w:val="00823D85"/>
    <w:rsid w:val="00823F71"/>
    <w:rsid w:val="00825539"/>
    <w:rsid w:val="00826AA9"/>
    <w:rsid w:val="00830AC5"/>
    <w:rsid w:val="00831D3E"/>
    <w:rsid w:val="0083297C"/>
    <w:rsid w:val="00832C5D"/>
    <w:rsid w:val="00834092"/>
    <w:rsid w:val="00834642"/>
    <w:rsid w:val="00834B59"/>
    <w:rsid w:val="0083507B"/>
    <w:rsid w:val="0083568B"/>
    <w:rsid w:val="00837FA7"/>
    <w:rsid w:val="00840970"/>
    <w:rsid w:val="00840F4A"/>
    <w:rsid w:val="008411B8"/>
    <w:rsid w:val="00841223"/>
    <w:rsid w:val="008417C1"/>
    <w:rsid w:val="00841AEF"/>
    <w:rsid w:val="008446E3"/>
    <w:rsid w:val="00845059"/>
    <w:rsid w:val="0084612D"/>
    <w:rsid w:val="00846E96"/>
    <w:rsid w:val="008501C3"/>
    <w:rsid w:val="008504D8"/>
    <w:rsid w:val="0085097B"/>
    <w:rsid w:val="0085105E"/>
    <w:rsid w:val="00852331"/>
    <w:rsid w:val="00852A9F"/>
    <w:rsid w:val="00852C66"/>
    <w:rsid w:val="008530FD"/>
    <w:rsid w:val="0085396F"/>
    <w:rsid w:val="00855E49"/>
    <w:rsid w:val="00855FF4"/>
    <w:rsid w:val="00856A18"/>
    <w:rsid w:val="008578C3"/>
    <w:rsid w:val="00860960"/>
    <w:rsid w:val="00861A8F"/>
    <w:rsid w:val="00861E7B"/>
    <w:rsid w:val="0086295C"/>
    <w:rsid w:val="00862A9A"/>
    <w:rsid w:val="00863099"/>
    <w:rsid w:val="00863ABC"/>
    <w:rsid w:val="00864911"/>
    <w:rsid w:val="008649F1"/>
    <w:rsid w:val="008652EE"/>
    <w:rsid w:val="00865848"/>
    <w:rsid w:val="00871357"/>
    <w:rsid w:val="00871E0A"/>
    <w:rsid w:val="00873FF2"/>
    <w:rsid w:val="008765D2"/>
    <w:rsid w:val="00877570"/>
    <w:rsid w:val="00880109"/>
    <w:rsid w:val="008807C9"/>
    <w:rsid w:val="00880A0D"/>
    <w:rsid w:val="00880CB0"/>
    <w:rsid w:val="00880DBE"/>
    <w:rsid w:val="00880FA8"/>
    <w:rsid w:val="00881134"/>
    <w:rsid w:val="00883223"/>
    <w:rsid w:val="00883600"/>
    <w:rsid w:val="0088370D"/>
    <w:rsid w:val="00884A70"/>
    <w:rsid w:val="00884DA4"/>
    <w:rsid w:val="00885C5C"/>
    <w:rsid w:val="00885DA3"/>
    <w:rsid w:val="00886AAC"/>
    <w:rsid w:val="00887269"/>
    <w:rsid w:val="008901BD"/>
    <w:rsid w:val="00890A2E"/>
    <w:rsid w:val="00891D8E"/>
    <w:rsid w:val="008939ED"/>
    <w:rsid w:val="00894DD7"/>
    <w:rsid w:val="008960C6"/>
    <w:rsid w:val="00897511"/>
    <w:rsid w:val="00897814"/>
    <w:rsid w:val="008A03F6"/>
    <w:rsid w:val="008A0898"/>
    <w:rsid w:val="008A0D06"/>
    <w:rsid w:val="008A1371"/>
    <w:rsid w:val="008A1621"/>
    <w:rsid w:val="008A17BE"/>
    <w:rsid w:val="008A1EF8"/>
    <w:rsid w:val="008A2BAD"/>
    <w:rsid w:val="008A3F15"/>
    <w:rsid w:val="008A4543"/>
    <w:rsid w:val="008A621F"/>
    <w:rsid w:val="008A65FD"/>
    <w:rsid w:val="008A6637"/>
    <w:rsid w:val="008A6C91"/>
    <w:rsid w:val="008A7FC7"/>
    <w:rsid w:val="008B0A75"/>
    <w:rsid w:val="008B20BE"/>
    <w:rsid w:val="008B21C7"/>
    <w:rsid w:val="008B24E2"/>
    <w:rsid w:val="008B41CD"/>
    <w:rsid w:val="008B5A44"/>
    <w:rsid w:val="008B6620"/>
    <w:rsid w:val="008B792E"/>
    <w:rsid w:val="008B7A83"/>
    <w:rsid w:val="008C10D1"/>
    <w:rsid w:val="008C217A"/>
    <w:rsid w:val="008C3B17"/>
    <w:rsid w:val="008C3D38"/>
    <w:rsid w:val="008C52CA"/>
    <w:rsid w:val="008C6442"/>
    <w:rsid w:val="008C6A0E"/>
    <w:rsid w:val="008C7CC5"/>
    <w:rsid w:val="008D2BA3"/>
    <w:rsid w:val="008D2D72"/>
    <w:rsid w:val="008D4269"/>
    <w:rsid w:val="008D49C8"/>
    <w:rsid w:val="008D534B"/>
    <w:rsid w:val="008D59C8"/>
    <w:rsid w:val="008D6051"/>
    <w:rsid w:val="008D69E9"/>
    <w:rsid w:val="008D75FA"/>
    <w:rsid w:val="008D7725"/>
    <w:rsid w:val="008E1790"/>
    <w:rsid w:val="008E1921"/>
    <w:rsid w:val="008E3648"/>
    <w:rsid w:val="008E3D5D"/>
    <w:rsid w:val="008E45D5"/>
    <w:rsid w:val="008E4957"/>
    <w:rsid w:val="008E71F2"/>
    <w:rsid w:val="008E7FCF"/>
    <w:rsid w:val="008F0926"/>
    <w:rsid w:val="008F3DCC"/>
    <w:rsid w:val="008F4122"/>
    <w:rsid w:val="008F4AE4"/>
    <w:rsid w:val="008F52A5"/>
    <w:rsid w:val="008F5492"/>
    <w:rsid w:val="008F5ADE"/>
    <w:rsid w:val="008F5BF3"/>
    <w:rsid w:val="008F685C"/>
    <w:rsid w:val="008F78DF"/>
    <w:rsid w:val="009002E5"/>
    <w:rsid w:val="00900799"/>
    <w:rsid w:val="0090109F"/>
    <w:rsid w:val="00901A83"/>
    <w:rsid w:val="00901CCB"/>
    <w:rsid w:val="0090342C"/>
    <w:rsid w:val="0090473E"/>
    <w:rsid w:val="00904C60"/>
    <w:rsid w:val="00904E8B"/>
    <w:rsid w:val="009057CA"/>
    <w:rsid w:val="00905ABE"/>
    <w:rsid w:val="00905B9D"/>
    <w:rsid w:val="0090733D"/>
    <w:rsid w:val="00907F1F"/>
    <w:rsid w:val="0091095E"/>
    <w:rsid w:val="00910B0E"/>
    <w:rsid w:val="00910DBA"/>
    <w:rsid w:val="00910ED7"/>
    <w:rsid w:val="00911394"/>
    <w:rsid w:val="00912968"/>
    <w:rsid w:val="00912E00"/>
    <w:rsid w:val="00913192"/>
    <w:rsid w:val="00913A16"/>
    <w:rsid w:val="00913D5A"/>
    <w:rsid w:val="009144DF"/>
    <w:rsid w:val="00915D6B"/>
    <w:rsid w:val="0092022F"/>
    <w:rsid w:val="009215DA"/>
    <w:rsid w:val="00922755"/>
    <w:rsid w:val="00922EB4"/>
    <w:rsid w:val="00923861"/>
    <w:rsid w:val="00923A4F"/>
    <w:rsid w:val="0092435D"/>
    <w:rsid w:val="0092447E"/>
    <w:rsid w:val="0092537A"/>
    <w:rsid w:val="00926F29"/>
    <w:rsid w:val="00926F43"/>
    <w:rsid w:val="00930112"/>
    <w:rsid w:val="00930135"/>
    <w:rsid w:val="00930D25"/>
    <w:rsid w:val="00931E4B"/>
    <w:rsid w:val="009329AA"/>
    <w:rsid w:val="00933835"/>
    <w:rsid w:val="0093461C"/>
    <w:rsid w:val="00935315"/>
    <w:rsid w:val="00936949"/>
    <w:rsid w:val="00936C7C"/>
    <w:rsid w:val="00936F1B"/>
    <w:rsid w:val="00936F7B"/>
    <w:rsid w:val="00936FA9"/>
    <w:rsid w:val="00940E73"/>
    <w:rsid w:val="00941CB1"/>
    <w:rsid w:val="009423B7"/>
    <w:rsid w:val="009425DB"/>
    <w:rsid w:val="00943256"/>
    <w:rsid w:val="0094429A"/>
    <w:rsid w:val="0094437F"/>
    <w:rsid w:val="00945751"/>
    <w:rsid w:val="00945771"/>
    <w:rsid w:val="009458A7"/>
    <w:rsid w:val="009464F2"/>
    <w:rsid w:val="00952326"/>
    <w:rsid w:val="009524B8"/>
    <w:rsid w:val="00953A55"/>
    <w:rsid w:val="00955086"/>
    <w:rsid w:val="009553A4"/>
    <w:rsid w:val="00956126"/>
    <w:rsid w:val="00956755"/>
    <w:rsid w:val="00956DF8"/>
    <w:rsid w:val="00956E88"/>
    <w:rsid w:val="00957E29"/>
    <w:rsid w:val="00957F35"/>
    <w:rsid w:val="00957FF4"/>
    <w:rsid w:val="00960612"/>
    <w:rsid w:val="009606AF"/>
    <w:rsid w:val="00961234"/>
    <w:rsid w:val="009617E7"/>
    <w:rsid w:val="009624B8"/>
    <w:rsid w:val="009626F6"/>
    <w:rsid w:val="00962783"/>
    <w:rsid w:val="00962FBA"/>
    <w:rsid w:val="00963700"/>
    <w:rsid w:val="009638F8"/>
    <w:rsid w:val="00964B51"/>
    <w:rsid w:val="00965C44"/>
    <w:rsid w:val="00966086"/>
    <w:rsid w:val="0096686B"/>
    <w:rsid w:val="00966C73"/>
    <w:rsid w:val="00966F1F"/>
    <w:rsid w:val="00966FCB"/>
    <w:rsid w:val="00966FE5"/>
    <w:rsid w:val="00970FFC"/>
    <w:rsid w:val="00971A3A"/>
    <w:rsid w:val="00971AEC"/>
    <w:rsid w:val="009720D6"/>
    <w:rsid w:val="009724C0"/>
    <w:rsid w:val="009724F7"/>
    <w:rsid w:val="009726F4"/>
    <w:rsid w:val="00972A9D"/>
    <w:rsid w:val="009730BE"/>
    <w:rsid w:val="00973570"/>
    <w:rsid w:val="009738D9"/>
    <w:rsid w:val="00973DD0"/>
    <w:rsid w:val="00973E1F"/>
    <w:rsid w:val="009770AD"/>
    <w:rsid w:val="0097760F"/>
    <w:rsid w:val="0098020D"/>
    <w:rsid w:val="0098043A"/>
    <w:rsid w:val="0098189A"/>
    <w:rsid w:val="00981C11"/>
    <w:rsid w:val="00981D5C"/>
    <w:rsid w:val="00982194"/>
    <w:rsid w:val="009826E3"/>
    <w:rsid w:val="00982B9B"/>
    <w:rsid w:val="009835D4"/>
    <w:rsid w:val="00984C85"/>
    <w:rsid w:val="00985F47"/>
    <w:rsid w:val="00986442"/>
    <w:rsid w:val="009866B0"/>
    <w:rsid w:val="009909D5"/>
    <w:rsid w:val="0099207F"/>
    <w:rsid w:val="00992086"/>
    <w:rsid w:val="00992A29"/>
    <w:rsid w:val="00993BAE"/>
    <w:rsid w:val="0099466E"/>
    <w:rsid w:val="009967FE"/>
    <w:rsid w:val="00997FC8"/>
    <w:rsid w:val="009A213C"/>
    <w:rsid w:val="009A42B8"/>
    <w:rsid w:val="009A4977"/>
    <w:rsid w:val="009A5249"/>
    <w:rsid w:val="009A551F"/>
    <w:rsid w:val="009A62A4"/>
    <w:rsid w:val="009A68D4"/>
    <w:rsid w:val="009B0797"/>
    <w:rsid w:val="009B17F1"/>
    <w:rsid w:val="009B1E95"/>
    <w:rsid w:val="009B3FFF"/>
    <w:rsid w:val="009B421E"/>
    <w:rsid w:val="009B4491"/>
    <w:rsid w:val="009B53D1"/>
    <w:rsid w:val="009B56C9"/>
    <w:rsid w:val="009B5C6E"/>
    <w:rsid w:val="009C002A"/>
    <w:rsid w:val="009C07B9"/>
    <w:rsid w:val="009C0BB1"/>
    <w:rsid w:val="009C2CB0"/>
    <w:rsid w:val="009C2D7A"/>
    <w:rsid w:val="009C39E5"/>
    <w:rsid w:val="009C3BF3"/>
    <w:rsid w:val="009C4067"/>
    <w:rsid w:val="009C70AB"/>
    <w:rsid w:val="009D08F2"/>
    <w:rsid w:val="009D3054"/>
    <w:rsid w:val="009D3709"/>
    <w:rsid w:val="009D4687"/>
    <w:rsid w:val="009D4D73"/>
    <w:rsid w:val="009D5490"/>
    <w:rsid w:val="009D5D1A"/>
    <w:rsid w:val="009D5ED4"/>
    <w:rsid w:val="009D5FE6"/>
    <w:rsid w:val="009D64C9"/>
    <w:rsid w:val="009D7F96"/>
    <w:rsid w:val="009E1700"/>
    <w:rsid w:val="009E1AAB"/>
    <w:rsid w:val="009E2DC2"/>
    <w:rsid w:val="009E4D7C"/>
    <w:rsid w:val="009E4E29"/>
    <w:rsid w:val="009E4ED7"/>
    <w:rsid w:val="009E64F5"/>
    <w:rsid w:val="009F01A5"/>
    <w:rsid w:val="009F15E9"/>
    <w:rsid w:val="009F1912"/>
    <w:rsid w:val="009F1B54"/>
    <w:rsid w:val="009F2636"/>
    <w:rsid w:val="009F3FAB"/>
    <w:rsid w:val="009F4B27"/>
    <w:rsid w:val="009F5317"/>
    <w:rsid w:val="009F5E17"/>
    <w:rsid w:val="009F6599"/>
    <w:rsid w:val="00A00693"/>
    <w:rsid w:val="00A00B83"/>
    <w:rsid w:val="00A01670"/>
    <w:rsid w:val="00A021B4"/>
    <w:rsid w:val="00A025A8"/>
    <w:rsid w:val="00A0265E"/>
    <w:rsid w:val="00A03160"/>
    <w:rsid w:val="00A0331C"/>
    <w:rsid w:val="00A0358A"/>
    <w:rsid w:val="00A04616"/>
    <w:rsid w:val="00A04C4D"/>
    <w:rsid w:val="00A04EEC"/>
    <w:rsid w:val="00A063F9"/>
    <w:rsid w:val="00A10C0D"/>
    <w:rsid w:val="00A13375"/>
    <w:rsid w:val="00A13421"/>
    <w:rsid w:val="00A144CA"/>
    <w:rsid w:val="00A14960"/>
    <w:rsid w:val="00A15229"/>
    <w:rsid w:val="00A2047C"/>
    <w:rsid w:val="00A20C15"/>
    <w:rsid w:val="00A214C0"/>
    <w:rsid w:val="00A2277E"/>
    <w:rsid w:val="00A229C5"/>
    <w:rsid w:val="00A23C4D"/>
    <w:rsid w:val="00A242CF"/>
    <w:rsid w:val="00A2547D"/>
    <w:rsid w:val="00A259C8"/>
    <w:rsid w:val="00A26B1B"/>
    <w:rsid w:val="00A27439"/>
    <w:rsid w:val="00A2770F"/>
    <w:rsid w:val="00A2782A"/>
    <w:rsid w:val="00A27E5B"/>
    <w:rsid w:val="00A30DEE"/>
    <w:rsid w:val="00A3151A"/>
    <w:rsid w:val="00A31896"/>
    <w:rsid w:val="00A341FB"/>
    <w:rsid w:val="00A34A0A"/>
    <w:rsid w:val="00A35E57"/>
    <w:rsid w:val="00A35F30"/>
    <w:rsid w:val="00A37381"/>
    <w:rsid w:val="00A37FB5"/>
    <w:rsid w:val="00A40BCC"/>
    <w:rsid w:val="00A41ABF"/>
    <w:rsid w:val="00A42803"/>
    <w:rsid w:val="00A435B4"/>
    <w:rsid w:val="00A43EC9"/>
    <w:rsid w:val="00A44596"/>
    <w:rsid w:val="00A4468C"/>
    <w:rsid w:val="00A46EA2"/>
    <w:rsid w:val="00A528AE"/>
    <w:rsid w:val="00A530BA"/>
    <w:rsid w:val="00A55308"/>
    <w:rsid w:val="00A561B1"/>
    <w:rsid w:val="00A56D05"/>
    <w:rsid w:val="00A56FEF"/>
    <w:rsid w:val="00A57CC8"/>
    <w:rsid w:val="00A57E43"/>
    <w:rsid w:val="00A57EBE"/>
    <w:rsid w:val="00A60396"/>
    <w:rsid w:val="00A604B3"/>
    <w:rsid w:val="00A6064A"/>
    <w:rsid w:val="00A62989"/>
    <w:rsid w:val="00A62B62"/>
    <w:rsid w:val="00A637B3"/>
    <w:rsid w:val="00A6472A"/>
    <w:rsid w:val="00A66C7A"/>
    <w:rsid w:val="00A67100"/>
    <w:rsid w:val="00A676D2"/>
    <w:rsid w:val="00A71692"/>
    <w:rsid w:val="00A71AB2"/>
    <w:rsid w:val="00A71E00"/>
    <w:rsid w:val="00A728B2"/>
    <w:rsid w:val="00A7443F"/>
    <w:rsid w:val="00A7599B"/>
    <w:rsid w:val="00A75DFF"/>
    <w:rsid w:val="00A769CF"/>
    <w:rsid w:val="00A76FE9"/>
    <w:rsid w:val="00A77118"/>
    <w:rsid w:val="00A81603"/>
    <w:rsid w:val="00A8223D"/>
    <w:rsid w:val="00A8289C"/>
    <w:rsid w:val="00A83A63"/>
    <w:rsid w:val="00A83C0C"/>
    <w:rsid w:val="00A853AE"/>
    <w:rsid w:val="00A8685D"/>
    <w:rsid w:val="00A86B0B"/>
    <w:rsid w:val="00A87F42"/>
    <w:rsid w:val="00A904D2"/>
    <w:rsid w:val="00A90A21"/>
    <w:rsid w:val="00A90E9D"/>
    <w:rsid w:val="00A91BF4"/>
    <w:rsid w:val="00A936B8"/>
    <w:rsid w:val="00A938D8"/>
    <w:rsid w:val="00A96D8A"/>
    <w:rsid w:val="00A97E4B"/>
    <w:rsid w:val="00AA0511"/>
    <w:rsid w:val="00AA23B1"/>
    <w:rsid w:val="00AA2476"/>
    <w:rsid w:val="00AA2DA0"/>
    <w:rsid w:val="00AA35AE"/>
    <w:rsid w:val="00AA3D20"/>
    <w:rsid w:val="00AA4E7F"/>
    <w:rsid w:val="00AA571E"/>
    <w:rsid w:val="00AA60E4"/>
    <w:rsid w:val="00AA76A0"/>
    <w:rsid w:val="00AA7797"/>
    <w:rsid w:val="00AA7D57"/>
    <w:rsid w:val="00AA7EF6"/>
    <w:rsid w:val="00AA7F24"/>
    <w:rsid w:val="00AB0342"/>
    <w:rsid w:val="00AB0907"/>
    <w:rsid w:val="00AB0D14"/>
    <w:rsid w:val="00AB149E"/>
    <w:rsid w:val="00AB2A89"/>
    <w:rsid w:val="00AB39E0"/>
    <w:rsid w:val="00AB3E63"/>
    <w:rsid w:val="00AB5FD2"/>
    <w:rsid w:val="00AB68B2"/>
    <w:rsid w:val="00AB7666"/>
    <w:rsid w:val="00AC0836"/>
    <w:rsid w:val="00AC27E9"/>
    <w:rsid w:val="00AC2BA0"/>
    <w:rsid w:val="00AC3F62"/>
    <w:rsid w:val="00AC41E5"/>
    <w:rsid w:val="00AC5BF6"/>
    <w:rsid w:val="00AC5DE9"/>
    <w:rsid w:val="00AC6463"/>
    <w:rsid w:val="00AC7936"/>
    <w:rsid w:val="00AC7E22"/>
    <w:rsid w:val="00AD055C"/>
    <w:rsid w:val="00AD0627"/>
    <w:rsid w:val="00AD1D37"/>
    <w:rsid w:val="00AD263A"/>
    <w:rsid w:val="00AD2658"/>
    <w:rsid w:val="00AD2DBB"/>
    <w:rsid w:val="00AD2F7B"/>
    <w:rsid w:val="00AD3299"/>
    <w:rsid w:val="00AD336C"/>
    <w:rsid w:val="00AD39B5"/>
    <w:rsid w:val="00AD4F45"/>
    <w:rsid w:val="00AD52E4"/>
    <w:rsid w:val="00AD5859"/>
    <w:rsid w:val="00AD5BEE"/>
    <w:rsid w:val="00AD644B"/>
    <w:rsid w:val="00AD693B"/>
    <w:rsid w:val="00AD6DEA"/>
    <w:rsid w:val="00AE0227"/>
    <w:rsid w:val="00AE0660"/>
    <w:rsid w:val="00AE08F6"/>
    <w:rsid w:val="00AE1357"/>
    <w:rsid w:val="00AE21BB"/>
    <w:rsid w:val="00AE376E"/>
    <w:rsid w:val="00AE3C94"/>
    <w:rsid w:val="00AE4E4E"/>
    <w:rsid w:val="00AE500C"/>
    <w:rsid w:val="00AE5303"/>
    <w:rsid w:val="00AE60FC"/>
    <w:rsid w:val="00AE6C94"/>
    <w:rsid w:val="00AE72DF"/>
    <w:rsid w:val="00AE7682"/>
    <w:rsid w:val="00AE7F3B"/>
    <w:rsid w:val="00AF0CB4"/>
    <w:rsid w:val="00AF0DF4"/>
    <w:rsid w:val="00AF27FC"/>
    <w:rsid w:val="00AF45C9"/>
    <w:rsid w:val="00AF768D"/>
    <w:rsid w:val="00AF7ABF"/>
    <w:rsid w:val="00AF7DFF"/>
    <w:rsid w:val="00B00DB5"/>
    <w:rsid w:val="00B01012"/>
    <w:rsid w:val="00B0354B"/>
    <w:rsid w:val="00B04494"/>
    <w:rsid w:val="00B04D10"/>
    <w:rsid w:val="00B0701C"/>
    <w:rsid w:val="00B075A8"/>
    <w:rsid w:val="00B1013F"/>
    <w:rsid w:val="00B110B9"/>
    <w:rsid w:val="00B112A4"/>
    <w:rsid w:val="00B11A77"/>
    <w:rsid w:val="00B125E9"/>
    <w:rsid w:val="00B1323F"/>
    <w:rsid w:val="00B13FDC"/>
    <w:rsid w:val="00B149A1"/>
    <w:rsid w:val="00B150CD"/>
    <w:rsid w:val="00B165B2"/>
    <w:rsid w:val="00B17B9E"/>
    <w:rsid w:val="00B2024F"/>
    <w:rsid w:val="00B20A3B"/>
    <w:rsid w:val="00B20E1B"/>
    <w:rsid w:val="00B211DB"/>
    <w:rsid w:val="00B21C1E"/>
    <w:rsid w:val="00B22021"/>
    <w:rsid w:val="00B223F6"/>
    <w:rsid w:val="00B2392A"/>
    <w:rsid w:val="00B242C3"/>
    <w:rsid w:val="00B25746"/>
    <w:rsid w:val="00B258F9"/>
    <w:rsid w:val="00B25DE9"/>
    <w:rsid w:val="00B26643"/>
    <w:rsid w:val="00B30C50"/>
    <w:rsid w:val="00B31756"/>
    <w:rsid w:val="00B3302E"/>
    <w:rsid w:val="00B34207"/>
    <w:rsid w:val="00B353B2"/>
    <w:rsid w:val="00B35790"/>
    <w:rsid w:val="00B35EB2"/>
    <w:rsid w:val="00B36FF5"/>
    <w:rsid w:val="00B40DD9"/>
    <w:rsid w:val="00B41309"/>
    <w:rsid w:val="00B42916"/>
    <w:rsid w:val="00B43903"/>
    <w:rsid w:val="00B43C3E"/>
    <w:rsid w:val="00B446CD"/>
    <w:rsid w:val="00B451B0"/>
    <w:rsid w:val="00B4724B"/>
    <w:rsid w:val="00B500C7"/>
    <w:rsid w:val="00B5024C"/>
    <w:rsid w:val="00B50CA8"/>
    <w:rsid w:val="00B51FF2"/>
    <w:rsid w:val="00B5237F"/>
    <w:rsid w:val="00B52C57"/>
    <w:rsid w:val="00B53570"/>
    <w:rsid w:val="00B53ECC"/>
    <w:rsid w:val="00B56A4C"/>
    <w:rsid w:val="00B570F3"/>
    <w:rsid w:val="00B6002B"/>
    <w:rsid w:val="00B60B4D"/>
    <w:rsid w:val="00B6173A"/>
    <w:rsid w:val="00B62AD3"/>
    <w:rsid w:val="00B65600"/>
    <w:rsid w:val="00B65939"/>
    <w:rsid w:val="00B65CC5"/>
    <w:rsid w:val="00B667F4"/>
    <w:rsid w:val="00B669D1"/>
    <w:rsid w:val="00B66C62"/>
    <w:rsid w:val="00B67492"/>
    <w:rsid w:val="00B67557"/>
    <w:rsid w:val="00B74784"/>
    <w:rsid w:val="00B75932"/>
    <w:rsid w:val="00B75C7D"/>
    <w:rsid w:val="00B75CB8"/>
    <w:rsid w:val="00B767F6"/>
    <w:rsid w:val="00B7702F"/>
    <w:rsid w:val="00B80CF6"/>
    <w:rsid w:val="00B821A5"/>
    <w:rsid w:val="00B82A32"/>
    <w:rsid w:val="00B82D5D"/>
    <w:rsid w:val="00B8380F"/>
    <w:rsid w:val="00B84462"/>
    <w:rsid w:val="00B84964"/>
    <w:rsid w:val="00B8607E"/>
    <w:rsid w:val="00B867BE"/>
    <w:rsid w:val="00B86996"/>
    <w:rsid w:val="00B87E16"/>
    <w:rsid w:val="00B902D0"/>
    <w:rsid w:val="00B90BF0"/>
    <w:rsid w:val="00B9259C"/>
    <w:rsid w:val="00B93C47"/>
    <w:rsid w:val="00B949C4"/>
    <w:rsid w:val="00B94E5C"/>
    <w:rsid w:val="00B954C6"/>
    <w:rsid w:val="00B95E69"/>
    <w:rsid w:val="00B978B4"/>
    <w:rsid w:val="00B979D5"/>
    <w:rsid w:val="00B97DE5"/>
    <w:rsid w:val="00BA0E27"/>
    <w:rsid w:val="00BA101D"/>
    <w:rsid w:val="00BA15DD"/>
    <w:rsid w:val="00BA4858"/>
    <w:rsid w:val="00BA5021"/>
    <w:rsid w:val="00BA51B8"/>
    <w:rsid w:val="00BA5275"/>
    <w:rsid w:val="00BA544C"/>
    <w:rsid w:val="00BA5635"/>
    <w:rsid w:val="00BA6658"/>
    <w:rsid w:val="00BB02E6"/>
    <w:rsid w:val="00BB0A59"/>
    <w:rsid w:val="00BB1B52"/>
    <w:rsid w:val="00BB2BB5"/>
    <w:rsid w:val="00BB31F7"/>
    <w:rsid w:val="00BB3380"/>
    <w:rsid w:val="00BB44CC"/>
    <w:rsid w:val="00BB468D"/>
    <w:rsid w:val="00BB46E9"/>
    <w:rsid w:val="00BB56B9"/>
    <w:rsid w:val="00BB6328"/>
    <w:rsid w:val="00BB730D"/>
    <w:rsid w:val="00BC001A"/>
    <w:rsid w:val="00BC01D8"/>
    <w:rsid w:val="00BC144D"/>
    <w:rsid w:val="00BC15B8"/>
    <w:rsid w:val="00BC18F8"/>
    <w:rsid w:val="00BC31A2"/>
    <w:rsid w:val="00BC3527"/>
    <w:rsid w:val="00BC38C0"/>
    <w:rsid w:val="00BC3A71"/>
    <w:rsid w:val="00BC44F6"/>
    <w:rsid w:val="00BC4676"/>
    <w:rsid w:val="00BC514F"/>
    <w:rsid w:val="00BC5CAF"/>
    <w:rsid w:val="00BC627F"/>
    <w:rsid w:val="00BD14AF"/>
    <w:rsid w:val="00BD1604"/>
    <w:rsid w:val="00BD1FCF"/>
    <w:rsid w:val="00BD24E1"/>
    <w:rsid w:val="00BD2E4D"/>
    <w:rsid w:val="00BD3564"/>
    <w:rsid w:val="00BD3E6F"/>
    <w:rsid w:val="00BD4305"/>
    <w:rsid w:val="00BD486A"/>
    <w:rsid w:val="00BD497F"/>
    <w:rsid w:val="00BD559D"/>
    <w:rsid w:val="00BD5B7C"/>
    <w:rsid w:val="00BE0628"/>
    <w:rsid w:val="00BE18DB"/>
    <w:rsid w:val="00BE1CDE"/>
    <w:rsid w:val="00BE36EF"/>
    <w:rsid w:val="00BE3F7C"/>
    <w:rsid w:val="00BE434F"/>
    <w:rsid w:val="00BE47A5"/>
    <w:rsid w:val="00BE48DE"/>
    <w:rsid w:val="00BE4ECE"/>
    <w:rsid w:val="00BE513A"/>
    <w:rsid w:val="00BE69DA"/>
    <w:rsid w:val="00BE780E"/>
    <w:rsid w:val="00BE7A5F"/>
    <w:rsid w:val="00BF029A"/>
    <w:rsid w:val="00BF044D"/>
    <w:rsid w:val="00BF051D"/>
    <w:rsid w:val="00BF17BA"/>
    <w:rsid w:val="00BF3278"/>
    <w:rsid w:val="00BF4D49"/>
    <w:rsid w:val="00BF4D8F"/>
    <w:rsid w:val="00BF4E2F"/>
    <w:rsid w:val="00BF5080"/>
    <w:rsid w:val="00BF5547"/>
    <w:rsid w:val="00BF57E9"/>
    <w:rsid w:val="00BF57EC"/>
    <w:rsid w:val="00BF6B30"/>
    <w:rsid w:val="00BF72C7"/>
    <w:rsid w:val="00BF7665"/>
    <w:rsid w:val="00BF7C4F"/>
    <w:rsid w:val="00C00289"/>
    <w:rsid w:val="00C00874"/>
    <w:rsid w:val="00C00BC1"/>
    <w:rsid w:val="00C01229"/>
    <w:rsid w:val="00C01799"/>
    <w:rsid w:val="00C01F67"/>
    <w:rsid w:val="00C029B5"/>
    <w:rsid w:val="00C03932"/>
    <w:rsid w:val="00C04726"/>
    <w:rsid w:val="00C05313"/>
    <w:rsid w:val="00C06AA0"/>
    <w:rsid w:val="00C138FE"/>
    <w:rsid w:val="00C139D2"/>
    <w:rsid w:val="00C142E2"/>
    <w:rsid w:val="00C15089"/>
    <w:rsid w:val="00C15884"/>
    <w:rsid w:val="00C168C7"/>
    <w:rsid w:val="00C16973"/>
    <w:rsid w:val="00C1751D"/>
    <w:rsid w:val="00C17EB5"/>
    <w:rsid w:val="00C20E8F"/>
    <w:rsid w:val="00C216B2"/>
    <w:rsid w:val="00C21A22"/>
    <w:rsid w:val="00C21B8B"/>
    <w:rsid w:val="00C225FB"/>
    <w:rsid w:val="00C22926"/>
    <w:rsid w:val="00C242D9"/>
    <w:rsid w:val="00C24339"/>
    <w:rsid w:val="00C24C79"/>
    <w:rsid w:val="00C24E23"/>
    <w:rsid w:val="00C257B8"/>
    <w:rsid w:val="00C25A87"/>
    <w:rsid w:val="00C25B82"/>
    <w:rsid w:val="00C26D84"/>
    <w:rsid w:val="00C27508"/>
    <w:rsid w:val="00C30183"/>
    <w:rsid w:val="00C302C2"/>
    <w:rsid w:val="00C307EF"/>
    <w:rsid w:val="00C31F45"/>
    <w:rsid w:val="00C33B10"/>
    <w:rsid w:val="00C34237"/>
    <w:rsid w:val="00C34468"/>
    <w:rsid w:val="00C3451B"/>
    <w:rsid w:val="00C351D7"/>
    <w:rsid w:val="00C35732"/>
    <w:rsid w:val="00C358CE"/>
    <w:rsid w:val="00C35FE2"/>
    <w:rsid w:val="00C363F8"/>
    <w:rsid w:val="00C36489"/>
    <w:rsid w:val="00C375AA"/>
    <w:rsid w:val="00C3779A"/>
    <w:rsid w:val="00C37941"/>
    <w:rsid w:val="00C37CDC"/>
    <w:rsid w:val="00C41266"/>
    <w:rsid w:val="00C4256B"/>
    <w:rsid w:val="00C4299E"/>
    <w:rsid w:val="00C42FD4"/>
    <w:rsid w:val="00C43AB8"/>
    <w:rsid w:val="00C440D8"/>
    <w:rsid w:val="00C44AB4"/>
    <w:rsid w:val="00C45631"/>
    <w:rsid w:val="00C4730C"/>
    <w:rsid w:val="00C47483"/>
    <w:rsid w:val="00C47DE7"/>
    <w:rsid w:val="00C50101"/>
    <w:rsid w:val="00C5034B"/>
    <w:rsid w:val="00C50C3B"/>
    <w:rsid w:val="00C51390"/>
    <w:rsid w:val="00C513C3"/>
    <w:rsid w:val="00C514BA"/>
    <w:rsid w:val="00C5178A"/>
    <w:rsid w:val="00C51CC7"/>
    <w:rsid w:val="00C54410"/>
    <w:rsid w:val="00C54CE8"/>
    <w:rsid w:val="00C5511F"/>
    <w:rsid w:val="00C55F4F"/>
    <w:rsid w:val="00C561E6"/>
    <w:rsid w:val="00C56C77"/>
    <w:rsid w:val="00C61CF0"/>
    <w:rsid w:val="00C61F30"/>
    <w:rsid w:val="00C621B0"/>
    <w:rsid w:val="00C6236A"/>
    <w:rsid w:val="00C631F9"/>
    <w:rsid w:val="00C671F3"/>
    <w:rsid w:val="00C67876"/>
    <w:rsid w:val="00C67A8C"/>
    <w:rsid w:val="00C7019D"/>
    <w:rsid w:val="00C712DC"/>
    <w:rsid w:val="00C73E2D"/>
    <w:rsid w:val="00C74240"/>
    <w:rsid w:val="00C743CF"/>
    <w:rsid w:val="00C75527"/>
    <w:rsid w:val="00C75845"/>
    <w:rsid w:val="00C76CA8"/>
    <w:rsid w:val="00C77A04"/>
    <w:rsid w:val="00C806A0"/>
    <w:rsid w:val="00C80C3B"/>
    <w:rsid w:val="00C82710"/>
    <w:rsid w:val="00C82CEA"/>
    <w:rsid w:val="00C82F4B"/>
    <w:rsid w:val="00C83F9C"/>
    <w:rsid w:val="00C84DCB"/>
    <w:rsid w:val="00C84E6F"/>
    <w:rsid w:val="00C85B92"/>
    <w:rsid w:val="00C85E36"/>
    <w:rsid w:val="00C863BF"/>
    <w:rsid w:val="00C863C8"/>
    <w:rsid w:val="00C86ABD"/>
    <w:rsid w:val="00C86D52"/>
    <w:rsid w:val="00C90CF9"/>
    <w:rsid w:val="00C90E88"/>
    <w:rsid w:val="00C91F6E"/>
    <w:rsid w:val="00C9228E"/>
    <w:rsid w:val="00C92410"/>
    <w:rsid w:val="00C92500"/>
    <w:rsid w:val="00C93964"/>
    <w:rsid w:val="00C94442"/>
    <w:rsid w:val="00C9526D"/>
    <w:rsid w:val="00C95C73"/>
    <w:rsid w:val="00C97604"/>
    <w:rsid w:val="00C978EF"/>
    <w:rsid w:val="00CA132C"/>
    <w:rsid w:val="00CA3BE7"/>
    <w:rsid w:val="00CA3FA0"/>
    <w:rsid w:val="00CA409B"/>
    <w:rsid w:val="00CA44EE"/>
    <w:rsid w:val="00CA4853"/>
    <w:rsid w:val="00CA6117"/>
    <w:rsid w:val="00CA62ED"/>
    <w:rsid w:val="00CB0318"/>
    <w:rsid w:val="00CB0A9B"/>
    <w:rsid w:val="00CB0B8C"/>
    <w:rsid w:val="00CB114B"/>
    <w:rsid w:val="00CB189D"/>
    <w:rsid w:val="00CB216C"/>
    <w:rsid w:val="00CB263A"/>
    <w:rsid w:val="00CB31D0"/>
    <w:rsid w:val="00CB379B"/>
    <w:rsid w:val="00CB62F8"/>
    <w:rsid w:val="00CB65A8"/>
    <w:rsid w:val="00CB65B4"/>
    <w:rsid w:val="00CB6B12"/>
    <w:rsid w:val="00CB6D7F"/>
    <w:rsid w:val="00CB6E76"/>
    <w:rsid w:val="00CB7990"/>
    <w:rsid w:val="00CC039C"/>
    <w:rsid w:val="00CC2549"/>
    <w:rsid w:val="00CC32CC"/>
    <w:rsid w:val="00CC4965"/>
    <w:rsid w:val="00CC49DE"/>
    <w:rsid w:val="00CC6205"/>
    <w:rsid w:val="00CD535B"/>
    <w:rsid w:val="00CD560B"/>
    <w:rsid w:val="00CD6C9E"/>
    <w:rsid w:val="00CD7057"/>
    <w:rsid w:val="00CD722B"/>
    <w:rsid w:val="00CE0DD6"/>
    <w:rsid w:val="00CE1019"/>
    <w:rsid w:val="00CE2779"/>
    <w:rsid w:val="00CE3B98"/>
    <w:rsid w:val="00CE6505"/>
    <w:rsid w:val="00CE6954"/>
    <w:rsid w:val="00CE6AB8"/>
    <w:rsid w:val="00CE6DD1"/>
    <w:rsid w:val="00CE7E96"/>
    <w:rsid w:val="00CF07C4"/>
    <w:rsid w:val="00CF0936"/>
    <w:rsid w:val="00CF132B"/>
    <w:rsid w:val="00CF32DC"/>
    <w:rsid w:val="00CF3B03"/>
    <w:rsid w:val="00CF487D"/>
    <w:rsid w:val="00CF5767"/>
    <w:rsid w:val="00CF58D6"/>
    <w:rsid w:val="00CF7800"/>
    <w:rsid w:val="00CF7D7E"/>
    <w:rsid w:val="00CF7DC8"/>
    <w:rsid w:val="00D00102"/>
    <w:rsid w:val="00D012F5"/>
    <w:rsid w:val="00D01866"/>
    <w:rsid w:val="00D01B1C"/>
    <w:rsid w:val="00D01D04"/>
    <w:rsid w:val="00D03548"/>
    <w:rsid w:val="00D03587"/>
    <w:rsid w:val="00D03BF8"/>
    <w:rsid w:val="00D0432B"/>
    <w:rsid w:val="00D0467C"/>
    <w:rsid w:val="00D04697"/>
    <w:rsid w:val="00D0516F"/>
    <w:rsid w:val="00D05724"/>
    <w:rsid w:val="00D06A47"/>
    <w:rsid w:val="00D078CA"/>
    <w:rsid w:val="00D07DF6"/>
    <w:rsid w:val="00D101E5"/>
    <w:rsid w:val="00D120C8"/>
    <w:rsid w:val="00D1233A"/>
    <w:rsid w:val="00D13CF5"/>
    <w:rsid w:val="00D14034"/>
    <w:rsid w:val="00D140DE"/>
    <w:rsid w:val="00D15BE7"/>
    <w:rsid w:val="00D16C9E"/>
    <w:rsid w:val="00D172C3"/>
    <w:rsid w:val="00D175D6"/>
    <w:rsid w:val="00D17948"/>
    <w:rsid w:val="00D2183F"/>
    <w:rsid w:val="00D21A05"/>
    <w:rsid w:val="00D221C0"/>
    <w:rsid w:val="00D222DE"/>
    <w:rsid w:val="00D2349C"/>
    <w:rsid w:val="00D2358C"/>
    <w:rsid w:val="00D25FB0"/>
    <w:rsid w:val="00D26CA5"/>
    <w:rsid w:val="00D2740F"/>
    <w:rsid w:val="00D309AF"/>
    <w:rsid w:val="00D30CF8"/>
    <w:rsid w:val="00D31227"/>
    <w:rsid w:val="00D31FDB"/>
    <w:rsid w:val="00D32B96"/>
    <w:rsid w:val="00D34659"/>
    <w:rsid w:val="00D35BB2"/>
    <w:rsid w:val="00D367C5"/>
    <w:rsid w:val="00D36E0C"/>
    <w:rsid w:val="00D37691"/>
    <w:rsid w:val="00D377DB"/>
    <w:rsid w:val="00D37BD3"/>
    <w:rsid w:val="00D37C30"/>
    <w:rsid w:val="00D4078B"/>
    <w:rsid w:val="00D41072"/>
    <w:rsid w:val="00D415DA"/>
    <w:rsid w:val="00D419B7"/>
    <w:rsid w:val="00D44634"/>
    <w:rsid w:val="00D537ED"/>
    <w:rsid w:val="00D53B5E"/>
    <w:rsid w:val="00D5630C"/>
    <w:rsid w:val="00D57C3F"/>
    <w:rsid w:val="00D57FF3"/>
    <w:rsid w:val="00D607A0"/>
    <w:rsid w:val="00D615B7"/>
    <w:rsid w:val="00D615D0"/>
    <w:rsid w:val="00D61667"/>
    <w:rsid w:val="00D61740"/>
    <w:rsid w:val="00D617D9"/>
    <w:rsid w:val="00D6180B"/>
    <w:rsid w:val="00D61E58"/>
    <w:rsid w:val="00D63B13"/>
    <w:rsid w:val="00D64A3E"/>
    <w:rsid w:val="00D65394"/>
    <w:rsid w:val="00D66435"/>
    <w:rsid w:val="00D67309"/>
    <w:rsid w:val="00D673CA"/>
    <w:rsid w:val="00D72977"/>
    <w:rsid w:val="00D73915"/>
    <w:rsid w:val="00D73DC3"/>
    <w:rsid w:val="00D73EDD"/>
    <w:rsid w:val="00D73F70"/>
    <w:rsid w:val="00D74778"/>
    <w:rsid w:val="00D74CE3"/>
    <w:rsid w:val="00D76234"/>
    <w:rsid w:val="00D76CA7"/>
    <w:rsid w:val="00D76D9F"/>
    <w:rsid w:val="00D77BE7"/>
    <w:rsid w:val="00D81501"/>
    <w:rsid w:val="00D815F8"/>
    <w:rsid w:val="00D82947"/>
    <w:rsid w:val="00D843B9"/>
    <w:rsid w:val="00D85CAB"/>
    <w:rsid w:val="00D85ED6"/>
    <w:rsid w:val="00D9006E"/>
    <w:rsid w:val="00D902FB"/>
    <w:rsid w:val="00D918CC"/>
    <w:rsid w:val="00D92129"/>
    <w:rsid w:val="00D92478"/>
    <w:rsid w:val="00D929AA"/>
    <w:rsid w:val="00D92C70"/>
    <w:rsid w:val="00D93B76"/>
    <w:rsid w:val="00D945D4"/>
    <w:rsid w:val="00D9490B"/>
    <w:rsid w:val="00D94BFA"/>
    <w:rsid w:val="00D95685"/>
    <w:rsid w:val="00D957E0"/>
    <w:rsid w:val="00D95999"/>
    <w:rsid w:val="00D95F2D"/>
    <w:rsid w:val="00D9637E"/>
    <w:rsid w:val="00D9700A"/>
    <w:rsid w:val="00D97548"/>
    <w:rsid w:val="00DA0675"/>
    <w:rsid w:val="00DA162D"/>
    <w:rsid w:val="00DA27E6"/>
    <w:rsid w:val="00DA2CBF"/>
    <w:rsid w:val="00DA3416"/>
    <w:rsid w:val="00DA34C4"/>
    <w:rsid w:val="00DA465A"/>
    <w:rsid w:val="00DA48F9"/>
    <w:rsid w:val="00DA4AE7"/>
    <w:rsid w:val="00DA7043"/>
    <w:rsid w:val="00DA70F6"/>
    <w:rsid w:val="00DB09AB"/>
    <w:rsid w:val="00DB1129"/>
    <w:rsid w:val="00DB17A0"/>
    <w:rsid w:val="00DB1FC3"/>
    <w:rsid w:val="00DB2D20"/>
    <w:rsid w:val="00DB330B"/>
    <w:rsid w:val="00DB3BF3"/>
    <w:rsid w:val="00DB509A"/>
    <w:rsid w:val="00DB50AE"/>
    <w:rsid w:val="00DB6428"/>
    <w:rsid w:val="00DB72FA"/>
    <w:rsid w:val="00DB7411"/>
    <w:rsid w:val="00DB7558"/>
    <w:rsid w:val="00DB7EAD"/>
    <w:rsid w:val="00DC1796"/>
    <w:rsid w:val="00DC2F03"/>
    <w:rsid w:val="00DC3AB1"/>
    <w:rsid w:val="00DC3AED"/>
    <w:rsid w:val="00DC52B0"/>
    <w:rsid w:val="00DC5A93"/>
    <w:rsid w:val="00DC5FD8"/>
    <w:rsid w:val="00DC6168"/>
    <w:rsid w:val="00DD140B"/>
    <w:rsid w:val="00DD1436"/>
    <w:rsid w:val="00DD1E1A"/>
    <w:rsid w:val="00DD2707"/>
    <w:rsid w:val="00DD33E9"/>
    <w:rsid w:val="00DD38B8"/>
    <w:rsid w:val="00DD3A4B"/>
    <w:rsid w:val="00DD7469"/>
    <w:rsid w:val="00DD74B7"/>
    <w:rsid w:val="00DE01EC"/>
    <w:rsid w:val="00DE0267"/>
    <w:rsid w:val="00DE038F"/>
    <w:rsid w:val="00DE081B"/>
    <w:rsid w:val="00DE0FE9"/>
    <w:rsid w:val="00DE19BB"/>
    <w:rsid w:val="00DE3382"/>
    <w:rsid w:val="00DE3670"/>
    <w:rsid w:val="00DE441B"/>
    <w:rsid w:val="00DE507C"/>
    <w:rsid w:val="00DE715F"/>
    <w:rsid w:val="00DE730E"/>
    <w:rsid w:val="00DE7C5A"/>
    <w:rsid w:val="00DF082E"/>
    <w:rsid w:val="00DF15F8"/>
    <w:rsid w:val="00DF1E41"/>
    <w:rsid w:val="00DF265A"/>
    <w:rsid w:val="00DF31BC"/>
    <w:rsid w:val="00DF3728"/>
    <w:rsid w:val="00DF3956"/>
    <w:rsid w:val="00DF468F"/>
    <w:rsid w:val="00DF49DB"/>
    <w:rsid w:val="00DF5D7F"/>
    <w:rsid w:val="00DF6C2D"/>
    <w:rsid w:val="00DF7D44"/>
    <w:rsid w:val="00E01242"/>
    <w:rsid w:val="00E012AE"/>
    <w:rsid w:val="00E01A54"/>
    <w:rsid w:val="00E02BAF"/>
    <w:rsid w:val="00E0311C"/>
    <w:rsid w:val="00E03373"/>
    <w:rsid w:val="00E033AC"/>
    <w:rsid w:val="00E03C76"/>
    <w:rsid w:val="00E042F4"/>
    <w:rsid w:val="00E05049"/>
    <w:rsid w:val="00E05998"/>
    <w:rsid w:val="00E05AB8"/>
    <w:rsid w:val="00E06BE9"/>
    <w:rsid w:val="00E0722C"/>
    <w:rsid w:val="00E07ADA"/>
    <w:rsid w:val="00E10140"/>
    <w:rsid w:val="00E125CC"/>
    <w:rsid w:val="00E12B28"/>
    <w:rsid w:val="00E12E3B"/>
    <w:rsid w:val="00E15A24"/>
    <w:rsid w:val="00E15D3B"/>
    <w:rsid w:val="00E15E0A"/>
    <w:rsid w:val="00E16DEE"/>
    <w:rsid w:val="00E21BE2"/>
    <w:rsid w:val="00E2301D"/>
    <w:rsid w:val="00E25BBA"/>
    <w:rsid w:val="00E26768"/>
    <w:rsid w:val="00E27167"/>
    <w:rsid w:val="00E27221"/>
    <w:rsid w:val="00E27278"/>
    <w:rsid w:val="00E27F94"/>
    <w:rsid w:val="00E3006D"/>
    <w:rsid w:val="00E30AE2"/>
    <w:rsid w:val="00E30FDB"/>
    <w:rsid w:val="00E3108B"/>
    <w:rsid w:val="00E3193C"/>
    <w:rsid w:val="00E31E8A"/>
    <w:rsid w:val="00E34161"/>
    <w:rsid w:val="00E34208"/>
    <w:rsid w:val="00E3442F"/>
    <w:rsid w:val="00E34AEB"/>
    <w:rsid w:val="00E351F4"/>
    <w:rsid w:val="00E3668B"/>
    <w:rsid w:val="00E37DD8"/>
    <w:rsid w:val="00E40904"/>
    <w:rsid w:val="00E40F77"/>
    <w:rsid w:val="00E41878"/>
    <w:rsid w:val="00E42FD4"/>
    <w:rsid w:val="00E433E6"/>
    <w:rsid w:val="00E4344C"/>
    <w:rsid w:val="00E43EC0"/>
    <w:rsid w:val="00E44391"/>
    <w:rsid w:val="00E44CDE"/>
    <w:rsid w:val="00E45588"/>
    <w:rsid w:val="00E455A6"/>
    <w:rsid w:val="00E45774"/>
    <w:rsid w:val="00E45985"/>
    <w:rsid w:val="00E45A64"/>
    <w:rsid w:val="00E46B9E"/>
    <w:rsid w:val="00E52B57"/>
    <w:rsid w:val="00E52C4A"/>
    <w:rsid w:val="00E5323F"/>
    <w:rsid w:val="00E53B8D"/>
    <w:rsid w:val="00E54516"/>
    <w:rsid w:val="00E56183"/>
    <w:rsid w:val="00E57316"/>
    <w:rsid w:val="00E5785F"/>
    <w:rsid w:val="00E579BC"/>
    <w:rsid w:val="00E6169A"/>
    <w:rsid w:val="00E621D9"/>
    <w:rsid w:val="00E6261E"/>
    <w:rsid w:val="00E629B8"/>
    <w:rsid w:val="00E62CD3"/>
    <w:rsid w:val="00E6535F"/>
    <w:rsid w:val="00E6564B"/>
    <w:rsid w:val="00E6768A"/>
    <w:rsid w:val="00E67C2B"/>
    <w:rsid w:val="00E70DED"/>
    <w:rsid w:val="00E70E5D"/>
    <w:rsid w:val="00E716D3"/>
    <w:rsid w:val="00E7216F"/>
    <w:rsid w:val="00E72FA5"/>
    <w:rsid w:val="00E73303"/>
    <w:rsid w:val="00E735B5"/>
    <w:rsid w:val="00E73AFA"/>
    <w:rsid w:val="00E753D4"/>
    <w:rsid w:val="00E75F62"/>
    <w:rsid w:val="00E76C62"/>
    <w:rsid w:val="00E775A8"/>
    <w:rsid w:val="00E808E2"/>
    <w:rsid w:val="00E809CA"/>
    <w:rsid w:val="00E81257"/>
    <w:rsid w:val="00E816B1"/>
    <w:rsid w:val="00E824DA"/>
    <w:rsid w:val="00E8314E"/>
    <w:rsid w:val="00E832AA"/>
    <w:rsid w:val="00E83C8C"/>
    <w:rsid w:val="00E83FC5"/>
    <w:rsid w:val="00E84A62"/>
    <w:rsid w:val="00E84DE5"/>
    <w:rsid w:val="00E86D33"/>
    <w:rsid w:val="00E87465"/>
    <w:rsid w:val="00E87851"/>
    <w:rsid w:val="00E87C3F"/>
    <w:rsid w:val="00E90906"/>
    <w:rsid w:val="00E90B7E"/>
    <w:rsid w:val="00E91FBE"/>
    <w:rsid w:val="00E94A99"/>
    <w:rsid w:val="00E9535D"/>
    <w:rsid w:val="00E9667C"/>
    <w:rsid w:val="00E96FE1"/>
    <w:rsid w:val="00EA1A13"/>
    <w:rsid w:val="00EA1C5D"/>
    <w:rsid w:val="00EA1F7E"/>
    <w:rsid w:val="00EA2049"/>
    <w:rsid w:val="00EA2C20"/>
    <w:rsid w:val="00EA63F6"/>
    <w:rsid w:val="00EA6B20"/>
    <w:rsid w:val="00EA6C99"/>
    <w:rsid w:val="00EB02F3"/>
    <w:rsid w:val="00EB038D"/>
    <w:rsid w:val="00EB04AD"/>
    <w:rsid w:val="00EB171A"/>
    <w:rsid w:val="00EB36F8"/>
    <w:rsid w:val="00EB38AF"/>
    <w:rsid w:val="00EB4335"/>
    <w:rsid w:val="00EB4E20"/>
    <w:rsid w:val="00EB4F63"/>
    <w:rsid w:val="00EB65FF"/>
    <w:rsid w:val="00EB69E5"/>
    <w:rsid w:val="00EB69ED"/>
    <w:rsid w:val="00EB794C"/>
    <w:rsid w:val="00EB7EA8"/>
    <w:rsid w:val="00EB7F7D"/>
    <w:rsid w:val="00EC050B"/>
    <w:rsid w:val="00EC0A42"/>
    <w:rsid w:val="00EC1303"/>
    <w:rsid w:val="00EC13EB"/>
    <w:rsid w:val="00EC1905"/>
    <w:rsid w:val="00EC43DE"/>
    <w:rsid w:val="00EC52A8"/>
    <w:rsid w:val="00EC59C1"/>
    <w:rsid w:val="00EC5BED"/>
    <w:rsid w:val="00EC6755"/>
    <w:rsid w:val="00EC73BA"/>
    <w:rsid w:val="00EC751A"/>
    <w:rsid w:val="00ED002A"/>
    <w:rsid w:val="00ED06A6"/>
    <w:rsid w:val="00ED161F"/>
    <w:rsid w:val="00ED399D"/>
    <w:rsid w:val="00ED40E0"/>
    <w:rsid w:val="00ED46AF"/>
    <w:rsid w:val="00ED5231"/>
    <w:rsid w:val="00ED61EE"/>
    <w:rsid w:val="00ED6D04"/>
    <w:rsid w:val="00ED6F52"/>
    <w:rsid w:val="00ED74AE"/>
    <w:rsid w:val="00EE0110"/>
    <w:rsid w:val="00EE1209"/>
    <w:rsid w:val="00EE24DA"/>
    <w:rsid w:val="00EE2E76"/>
    <w:rsid w:val="00EE3467"/>
    <w:rsid w:val="00EE417B"/>
    <w:rsid w:val="00EE59CF"/>
    <w:rsid w:val="00EE71A5"/>
    <w:rsid w:val="00EF04E2"/>
    <w:rsid w:val="00EF09A8"/>
    <w:rsid w:val="00EF452A"/>
    <w:rsid w:val="00EF48BF"/>
    <w:rsid w:val="00EF54AA"/>
    <w:rsid w:val="00EF6D34"/>
    <w:rsid w:val="00EF7076"/>
    <w:rsid w:val="00EF710D"/>
    <w:rsid w:val="00EF726E"/>
    <w:rsid w:val="00EF72B6"/>
    <w:rsid w:val="00EF7941"/>
    <w:rsid w:val="00F00319"/>
    <w:rsid w:val="00F00BB3"/>
    <w:rsid w:val="00F00E40"/>
    <w:rsid w:val="00F02B3A"/>
    <w:rsid w:val="00F04E89"/>
    <w:rsid w:val="00F04ECA"/>
    <w:rsid w:val="00F055EA"/>
    <w:rsid w:val="00F06EBC"/>
    <w:rsid w:val="00F11AD7"/>
    <w:rsid w:val="00F11FC6"/>
    <w:rsid w:val="00F130C8"/>
    <w:rsid w:val="00F1322A"/>
    <w:rsid w:val="00F13B4B"/>
    <w:rsid w:val="00F1553C"/>
    <w:rsid w:val="00F164AC"/>
    <w:rsid w:val="00F16A66"/>
    <w:rsid w:val="00F1770C"/>
    <w:rsid w:val="00F178F8"/>
    <w:rsid w:val="00F2090A"/>
    <w:rsid w:val="00F20A5A"/>
    <w:rsid w:val="00F20D90"/>
    <w:rsid w:val="00F214CE"/>
    <w:rsid w:val="00F2231C"/>
    <w:rsid w:val="00F23AA2"/>
    <w:rsid w:val="00F23F86"/>
    <w:rsid w:val="00F2572B"/>
    <w:rsid w:val="00F27394"/>
    <w:rsid w:val="00F27594"/>
    <w:rsid w:val="00F3036A"/>
    <w:rsid w:val="00F30D0D"/>
    <w:rsid w:val="00F31E2C"/>
    <w:rsid w:val="00F342EB"/>
    <w:rsid w:val="00F3483C"/>
    <w:rsid w:val="00F3492D"/>
    <w:rsid w:val="00F34C61"/>
    <w:rsid w:val="00F3548C"/>
    <w:rsid w:val="00F3614D"/>
    <w:rsid w:val="00F36586"/>
    <w:rsid w:val="00F3788D"/>
    <w:rsid w:val="00F4094E"/>
    <w:rsid w:val="00F40DA4"/>
    <w:rsid w:val="00F41E27"/>
    <w:rsid w:val="00F421C0"/>
    <w:rsid w:val="00F427E7"/>
    <w:rsid w:val="00F42852"/>
    <w:rsid w:val="00F43CAE"/>
    <w:rsid w:val="00F45016"/>
    <w:rsid w:val="00F45DC1"/>
    <w:rsid w:val="00F465E6"/>
    <w:rsid w:val="00F47490"/>
    <w:rsid w:val="00F475D3"/>
    <w:rsid w:val="00F47735"/>
    <w:rsid w:val="00F4779B"/>
    <w:rsid w:val="00F500E1"/>
    <w:rsid w:val="00F504E9"/>
    <w:rsid w:val="00F51748"/>
    <w:rsid w:val="00F5372E"/>
    <w:rsid w:val="00F540C9"/>
    <w:rsid w:val="00F55636"/>
    <w:rsid w:val="00F60F53"/>
    <w:rsid w:val="00F6308F"/>
    <w:rsid w:val="00F64828"/>
    <w:rsid w:val="00F70596"/>
    <w:rsid w:val="00F71893"/>
    <w:rsid w:val="00F72322"/>
    <w:rsid w:val="00F72720"/>
    <w:rsid w:val="00F74F5A"/>
    <w:rsid w:val="00F752F3"/>
    <w:rsid w:val="00F75B6E"/>
    <w:rsid w:val="00F75CB4"/>
    <w:rsid w:val="00F76EF4"/>
    <w:rsid w:val="00F805A3"/>
    <w:rsid w:val="00F8112D"/>
    <w:rsid w:val="00F81C4F"/>
    <w:rsid w:val="00F8413A"/>
    <w:rsid w:val="00F85641"/>
    <w:rsid w:val="00F87129"/>
    <w:rsid w:val="00F9037A"/>
    <w:rsid w:val="00F908CB"/>
    <w:rsid w:val="00F91887"/>
    <w:rsid w:val="00F920CD"/>
    <w:rsid w:val="00F9367E"/>
    <w:rsid w:val="00F96442"/>
    <w:rsid w:val="00FA2BA8"/>
    <w:rsid w:val="00FA3B1F"/>
    <w:rsid w:val="00FA5D32"/>
    <w:rsid w:val="00FA6834"/>
    <w:rsid w:val="00FA6C31"/>
    <w:rsid w:val="00FA7326"/>
    <w:rsid w:val="00FB0048"/>
    <w:rsid w:val="00FB0113"/>
    <w:rsid w:val="00FB1FF1"/>
    <w:rsid w:val="00FB3147"/>
    <w:rsid w:val="00FB36B4"/>
    <w:rsid w:val="00FB3D8D"/>
    <w:rsid w:val="00FB4A7A"/>
    <w:rsid w:val="00FB4CA2"/>
    <w:rsid w:val="00FB4E1D"/>
    <w:rsid w:val="00FB5011"/>
    <w:rsid w:val="00FB5312"/>
    <w:rsid w:val="00FB53F0"/>
    <w:rsid w:val="00FB70C3"/>
    <w:rsid w:val="00FB7EA2"/>
    <w:rsid w:val="00FC0019"/>
    <w:rsid w:val="00FC08C7"/>
    <w:rsid w:val="00FC0913"/>
    <w:rsid w:val="00FC1F83"/>
    <w:rsid w:val="00FC30CF"/>
    <w:rsid w:val="00FC35BA"/>
    <w:rsid w:val="00FC3F9F"/>
    <w:rsid w:val="00FC4031"/>
    <w:rsid w:val="00FC5DBA"/>
    <w:rsid w:val="00FC6024"/>
    <w:rsid w:val="00FC6E87"/>
    <w:rsid w:val="00FC796C"/>
    <w:rsid w:val="00FD2394"/>
    <w:rsid w:val="00FD2A5D"/>
    <w:rsid w:val="00FD2CC9"/>
    <w:rsid w:val="00FD2FE8"/>
    <w:rsid w:val="00FD380D"/>
    <w:rsid w:val="00FD58E2"/>
    <w:rsid w:val="00FD635A"/>
    <w:rsid w:val="00FD6696"/>
    <w:rsid w:val="00FD6A39"/>
    <w:rsid w:val="00FD7DEF"/>
    <w:rsid w:val="00FE1887"/>
    <w:rsid w:val="00FE1FF6"/>
    <w:rsid w:val="00FE25BF"/>
    <w:rsid w:val="00FE2874"/>
    <w:rsid w:val="00FE2E01"/>
    <w:rsid w:val="00FE3005"/>
    <w:rsid w:val="00FE3689"/>
    <w:rsid w:val="00FE37CF"/>
    <w:rsid w:val="00FE4A77"/>
    <w:rsid w:val="00FE6541"/>
    <w:rsid w:val="00FE6B34"/>
    <w:rsid w:val="00FE7E04"/>
    <w:rsid w:val="00FF0320"/>
    <w:rsid w:val="00FF1801"/>
    <w:rsid w:val="00FF3A7A"/>
    <w:rsid w:val="00FF3E60"/>
    <w:rsid w:val="00FF44B6"/>
    <w:rsid w:val="00FF484D"/>
    <w:rsid w:val="00FF6777"/>
    <w:rsid w:val="00FF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729C1E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85ED6"/>
    <w:rPr>
      <w:rFonts w:ascii="Verdana" w:hAnsi="Verdana"/>
      <w:snapToGrid w:val="0"/>
      <w:sz w:val="18"/>
      <w:szCs w:val="18"/>
    </w:rPr>
  </w:style>
  <w:style w:type="paragraph" w:styleId="Kop1">
    <w:name w:val="heading 1"/>
    <w:basedOn w:val="Standaard"/>
    <w:next w:val="Standaard"/>
    <w:qFormat/>
    <w:rsid w:val="00BF5547"/>
    <w:pPr>
      <w:outlineLvl w:val="0"/>
    </w:pPr>
    <w:rPr>
      <w:rFonts w:cs="Arial"/>
      <w:bCs/>
      <w:kern w:val="32"/>
      <w:sz w:val="28"/>
      <w:szCs w:val="32"/>
    </w:rPr>
  </w:style>
  <w:style w:type="paragraph" w:styleId="Kop2">
    <w:name w:val="heading 2"/>
    <w:basedOn w:val="Standaard"/>
    <w:next w:val="Standaard"/>
    <w:link w:val="Kop2Char"/>
    <w:qFormat/>
    <w:rsid w:val="003E017A"/>
    <w:pPr>
      <w:keepNext/>
      <w:numPr>
        <w:numId w:val="4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qFormat/>
    <w:rsid w:val="00345F26"/>
    <w:pPr>
      <w:keepNext/>
      <w:numPr>
        <w:ilvl w:val="1"/>
        <w:numId w:val="4"/>
      </w:numPr>
      <w:spacing w:before="240" w:after="120" w:line="276" w:lineRule="auto"/>
      <w:outlineLvl w:val="2"/>
    </w:pPr>
    <w:rPr>
      <w:rFonts w:cs="Arial"/>
      <w:bCs/>
      <w:i/>
      <w:sz w:val="20"/>
      <w:szCs w:val="26"/>
    </w:rPr>
  </w:style>
  <w:style w:type="paragraph" w:styleId="Kop4">
    <w:name w:val="heading 4"/>
    <w:basedOn w:val="Standaard"/>
    <w:next w:val="Standaard"/>
    <w:link w:val="Kop4Char"/>
    <w:qFormat/>
    <w:rsid w:val="004C047B"/>
    <w:pPr>
      <w:keepNext/>
      <w:numPr>
        <w:ilvl w:val="2"/>
        <w:numId w:val="24"/>
      </w:numPr>
      <w:tabs>
        <w:tab w:val="clear" w:pos="1571"/>
      </w:tabs>
      <w:spacing w:before="240" w:after="60" w:line="276" w:lineRule="auto"/>
      <w:ind w:left="709" w:hanging="709"/>
      <w:outlineLvl w:val="3"/>
    </w:pPr>
    <w:rPr>
      <w:bCs/>
      <w:i/>
      <w:snapToGrid/>
    </w:rPr>
  </w:style>
  <w:style w:type="paragraph" w:styleId="Kop5">
    <w:name w:val="heading 5"/>
    <w:basedOn w:val="Standaard"/>
    <w:next w:val="Standaard"/>
    <w:qFormat/>
    <w:rsid w:val="003E017A"/>
    <w:pPr>
      <w:numPr>
        <w:ilvl w:val="3"/>
        <w:numId w:val="4"/>
      </w:numPr>
      <w:spacing w:before="240" w:after="60"/>
      <w:outlineLvl w:val="4"/>
    </w:pPr>
    <w:rPr>
      <w:bCs/>
      <w:i/>
      <w:iCs/>
      <w:sz w:val="20"/>
      <w:szCs w:val="26"/>
    </w:rPr>
  </w:style>
  <w:style w:type="paragraph" w:styleId="Kop6">
    <w:name w:val="heading 6"/>
    <w:basedOn w:val="Standaard"/>
    <w:next w:val="Standaard"/>
    <w:qFormat/>
    <w:rsid w:val="00A2782A"/>
    <w:pPr>
      <w:numPr>
        <w:ilvl w:val="5"/>
        <w:numId w:val="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A2782A"/>
    <w:pPr>
      <w:numPr>
        <w:ilvl w:val="6"/>
        <w:numId w:val="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A2782A"/>
    <w:pPr>
      <w:numPr>
        <w:ilvl w:val="7"/>
        <w:numId w:val="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A2782A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semiHidden/>
    <w:rsid w:val="00FC08C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FC08C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FC08C7"/>
    <w:rPr>
      <w:b/>
      <w:bCs/>
    </w:rPr>
  </w:style>
  <w:style w:type="paragraph" w:styleId="Ballontekst">
    <w:name w:val="Balloon Text"/>
    <w:basedOn w:val="Standaard"/>
    <w:semiHidden/>
    <w:rsid w:val="00FC08C7"/>
    <w:rPr>
      <w:rFonts w:ascii="Tahoma" w:hAnsi="Tahoma" w:cs="Tahoma"/>
      <w:sz w:val="16"/>
      <w:szCs w:val="16"/>
    </w:rPr>
  </w:style>
  <w:style w:type="paragraph" w:customStyle="1" w:styleId="CharCharCharCharCharCharCharCharCharChar">
    <w:name w:val="Char Char Char Char Char Char Char Char Char Char"/>
    <w:basedOn w:val="Standaard"/>
    <w:rsid w:val="002E404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E4045"/>
    <w:rPr>
      <w:rFonts w:ascii="Verdana" w:hAnsi="Verdana"/>
      <w:lang w:val="nl-NL" w:eastAsia="nl-NL" w:bidi="ar-SA"/>
    </w:rPr>
  </w:style>
  <w:style w:type="paragraph" w:customStyle="1" w:styleId="Kop1zondernummering">
    <w:name w:val="Kop 1 zonder nummering"/>
    <w:basedOn w:val="Standaard"/>
    <w:next w:val="Standaard"/>
    <w:rsid w:val="000B1E23"/>
    <w:rPr>
      <w:b/>
      <w:sz w:val="28"/>
    </w:rPr>
  </w:style>
  <w:style w:type="paragraph" w:customStyle="1" w:styleId="Kop2zondernummering">
    <w:name w:val="Kop 2 zonder nummering"/>
    <w:basedOn w:val="Standaard"/>
    <w:next w:val="Standaard"/>
    <w:rsid w:val="008B24E2"/>
    <w:rPr>
      <w:b/>
      <w:i/>
      <w:sz w:val="20"/>
    </w:rPr>
  </w:style>
  <w:style w:type="paragraph" w:customStyle="1" w:styleId="Kop3zondernummering">
    <w:name w:val="Kop 3 zonder nummering"/>
    <w:basedOn w:val="Standaard"/>
    <w:next w:val="Standaard"/>
    <w:rsid w:val="008B24E2"/>
    <w:pPr>
      <w:jc w:val="center"/>
    </w:pPr>
    <w:rPr>
      <w:i/>
      <w:sz w:val="20"/>
    </w:rPr>
  </w:style>
  <w:style w:type="character" w:styleId="Hyperlink">
    <w:name w:val="Hyperlink"/>
    <w:basedOn w:val="Standaardalinea-lettertype"/>
    <w:uiPriority w:val="99"/>
    <w:rsid w:val="001A304F"/>
    <w:rPr>
      <w:color w:val="0000FF"/>
      <w:u w:val="single"/>
    </w:rPr>
  </w:style>
  <w:style w:type="table" w:styleId="Tabelraster">
    <w:name w:val="Table Grid"/>
    <w:basedOn w:val="Standaardtabel"/>
    <w:uiPriority w:val="59"/>
    <w:rsid w:val="00671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">
    <w:name w:val="Body Text"/>
    <w:basedOn w:val="Standaard"/>
    <w:link w:val="PlattetekstChar"/>
    <w:rsid w:val="000D49E0"/>
    <w:pPr>
      <w:spacing w:after="120"/>
    </w:pPr>
    <w:rPr>
      <w:sz w:val="24"/>
    </w:rPr>
  </w:style>
  <w:style w:type="character" w:customStyle="1" w:styleId="PlattetekstChar">
    <w:name w:val="Platte tekst Char"/>
    <w:basedOn w:val="Standaardalinea-lettertype"/>
    <w:link w:val="Plattetekst"/>
    <w:rsid w:val="000D49E0"/>
    <w:rPr>
      <w:rFonts w:ascii="Verdana" w:hAnsi="Verdana"/>
      <w:sz w:val="24"/>
      <w:szCs w:val="24"/>
      <w:lang w:val="nl-NL" w:eastAsia="nl-NL" w:bidi="ar-SA"/>
    </w:rPr>
  </w:style>
  <w:style w:type="paragraph" w:styleId="Koptekst">
    <w:name w:val="header"/>
    <w:basedOn w:val="Standaard"/>
    <w:link w:val="KoptekstChar"/>
    <w:uiPriority w:val="99"/>
    <w:rsid w:val="001F5F8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1F5F8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semiHidden/>
    <w:rsid w:val="001F5F8A"/>
    <w:rPr>
      <w:rFonts w:ascii="Verdana" w:hAnsi="Verdana"/>
      <w:sz w:val="18"/>
      <w:szCs w:val="24"/>
      <w:lang w:val="nl-NL" w:eastAsia="nl-NL" w:bidi="ar-SA"/>
    </w:rPr>
  </w:style>
  <w:style w:type="character" w:styleId="Paginanummer">
    <w:name w:val="page number"/>
    <w:basedOn w:val="Standaardalinea-lettertype"/>
    <w:rsid w:val="001F5F8A"/>
    <w:rPr>
      <w:rFonts w:cs="Times New Roman"/>
    </w:rPr>
  </w:style>
  <w:style w:type="character" w:styleId="Nadruk">
    <w:name w:val="Emphasis"/>
    <w:basedOn w:val="Standaardalinea-lettertype"/>
    <w:uiPriority w:val="20"/>
    <w:qFormat/>
    <w:rsid w:val="000D57F4"/>
    <w:rPr>
      <w:i/>
      <w:iCs/>
    </w:rPr>
  </w:style>
  <w:style w:type="paragraph" w:styleId="Inhopg1">
    <w:name w:val="toc 1"/>
    <w:basedOn w:val="Standaard"/>
    <w:next w:val="Standaard"/>
    <w:autoRedefine/>
    <w:uiPriority w:val="39"/>
    <w:rsid w:val="003E017A"/>
    <w:pPr>
      <w:spacing w:before="240"/>
    </w:pPr>
    <w:rPr>
      <w:sz w:val="20"/>
    </w:rPr>
  </w:style>
  <w:style w:type="paragraph" w:styleId="Inhopg2">
    <w:name w:val="toc 2"/>
    <w:basedOn w:val="Standaard"/>
    <w:next w:val="Standaard"/>
    <w:autoRedefine/>
    <w:uiPriority w:val="39"/>
    <w:rsid w:val="00D53B5E"/>
    <w:pPr>
      <w:ind w:left="180"/>
    </w:pPr>
  </w:style>
  <w:style w:type="paragraph" w:styleId="Inhopg3">
    <w:name w:val="toc 3"/>
    <w:basedOn w:val="Standaard"/>
    <w:next w:val="Standaard"/>
    <w:autoRedefine/>
    <w:uiPriority w:val="39"/>
    <w:rsid w:val="00D53B5E"/>
    <w:pPr>
      <w:ind w:left="360"/>
    </w:pPr>
  </w:style>
  <w:style w:type="paragraph" w:styleId="Plattetekstinspringen">
    <w:name w:val="Body Text Indent"/>
    <w:basedOn w:val="Standaard"/>
    <w:rsid w:val="00A57CC8"/>
    <w:pPr>
      <w:spacing w:after="120"/>
      <w:ind w:left="283"/>
    </w:pPr>
  </w:style>
  <w:style w:type="character" w:customStyle="1" w:styleId="Char3">
    <w:name w:val="Char3"/>
    <w:basedOn w:val="Standaardalinea-lettertype"/>
    <w:semiHidden/>
    <w:rsid w:val="00A57CC8"/>
    <w:rPr>
      <w:rFonts w:ascii="Verdana" w:hAnsi="Verdana"/>
      <w:lang w:val="nl-NL" w:eastAsia="nl-NL" w:bidi="ar-SA"/>
    </w:rPr>
  </w:style>
  <w:style w:type="paragraph" w:customStyle="1" w:styleId="Kop20">
    <w:name w:val="Kop2"/>
    <w:basedOn w:val="Kop2"/>
    <w:rsid w:val="00A57CC8"/>
    <w:pPr>
      <w:numPr>
        <w:numId w:val="0"/>
      </w:numPr>
      <w:tabs>
        <w:tab w:val="num" w:pos="454"/>
        <w:tab w:val="left" w:pos="567"/>
      </w:tabs>
      <w:spacing w:before="120" w:after="120"/>
      <w:ind w:left="454" w:hanging="454"/>
    </w:pPr>
    <w:rPr>
      <w:i/>
      <w:szCs w:val="20"/>
    </w:rPr>
  </w:style>
  <w:style w:type="character" w:customStyle="1" w:styleId="Char1">
    <w:name w:val="Char1"/>
    <w:basedOn w:val="Standaardalinea-lettertype"/>
    <w:semiHidden/>
    <w:rsid w:val="00966FE5"/>
    <w:rPr>
      <w:rFonts w:ascii="Verdana" w:hAnsi="Verdana"/>
      <w:lang w:val="nl-NL" w:eastAsia="nl-NL" w:bidi="ar-SA"/>
    </w:rPr>
  </w:style>
  <w:style w:type="paragraph" w:styleId="Voetnoottekst">
    <w:name w:val="footnote text"/>
    <w:basedOn w:val="Standaard"/>
    <w:link w:val="VoetnoottekstChar"/>
    <w:semiHidden/>
    <w:rsid w:val="0094429A"/>
    <w:pPr>
      <w:spacing w:line="180" w:lineRule="exact"/>
    </w:pPr>
    <w:rPr>
      <w:i/>
      <w:noProof/>
      <w:sz w:val="13"/>
    </w:rPr>
  </w:style>
  <w:style w:type="character" w:customStyle="1" w:styleId="VoetnoottekstChar">
    <w:name w:val="Voetnoottekst Char"/>
    <w:basedOn w:val="Standaardalinea-lettertype"/>
    <w:link w:val="Voetnoottekst"/>
    <w:semiHidden/>
    <w:rsid w:val="0094429A"/>
    <w:rPr>
      <w:rFonts w:ascii="Verdana" w:hAnsi="Verdana"/>
      <w:i/>
      <w:noProof/>
      <w:snapToGrid w:val="0"/>
      <w:sz w:val="13"/>
      <w:szCs w:val="18"/>
    </w:rPr>
  </w:style>
  <w:style w:type="character" w:styleId="Voetnootmarkering">
    <w:name w:val="footnote reference"/>
    <w:basedOn w:val="Standaardalinea-lettertype"/>
    <w:uiPriority w:val="99"/>
    <w:semiHidden/>
    <w:rsid w:val="0094429A"/>
    <w:rPr>
      <w:vertAlign w:val="superscript"/>
    </w:rPr>
  </w:style>
  <w:style w:type="character" w:styleId="GevolgdeHyperlink">
    <w:name w:val="FollowedHyperlink"/>
    <w:basedOn w:val="Standaardalinea-lettertype"/>
    <w:uiPriority w:val="99"/>
    <w:semiHidden/>
    <w:unhideWhenUsed/>
    <w:rsid w:val="006E1788"/>
    <w:rPr>
      <w:color w:val="800080"/>
      <w:u w:val="single"/>
    </w:rPr>
  </w:style>
  <w:style w:type="paragraph" w:styleId="Lijstalinea">
    <w:name w:val="List Paragraph"/>
    <w:basedOn w:val="Standaard"/>
    <w:link w:val="LijstalineaChar"/>
    <w:uiPriority w:val="34"/>
    <w:qFormat/>
    <w:rsid w:val="00B00DB5"/>
    <w:pPr>
      <w:ind w:left="720"/>
    </w:pPr>
    <w:rPr>
      <w:rFonts w:ascii="Calibri" w:eastAsia="Calibri" w:hAnsi="Calibri" w:cs="Calibri"/>
      <w:snapToGrid/>
      <w:sz w:val="22"/>
      <w:szCs w:val="22"/>
    </w:rPr>
  </w:style>
  <w:style w:type="paragraph" w:styleId="Revisie">
    <w:name w:val="Revision"/>
    <w:hidden/>
    <w:uiPriority w:val="99"/>
    <w:semiHidden/>
    <w:rsid w:val="00B570F3"/>
    <w:rPr>
      <w:rFonts w:ascii="Verdana" w:hAnsi="Verdana"/>
      <w:snapToGrid w:val="0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316A59"/>
    <w:rPr>
      <w:rFonts w:ascii="Verdana" w:hAnsi="Verdana"/>
      <w:snapToGrid w:val="0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rsid w:val="00DA341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DA3416"/>
    <w:rPr>
      <w:rFonts w:ascii="Verdana" w:hAnsi="Verdana"/>
      <w:snapToGrid w:val="0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04640D"/>
    <w:rPr>
      <w:b/>
      <w:bCs/>
    </w:rPr>
  </w:style>
  <w:style w:type="character" w:customStyle="1" w:styleId="Kop2Char">
    <w:name w:val="Kop 2 Char"/>
    <w:basedOn w:val="Standaardalinea-lettertype"/>
    <w:link w:val="Kop2"/>
    <w:rsid w:val="003E017A"/>
    <w:rPr>
      <w:rFonts w:ascii="Verdana" w:hAnsi="Verdana" w:cs="Arial"/>
      <w:b/>
      <w:bCs/>
      <w:iCs/>
      <w:snapToGrid w:val="0"/>
      <w:sz w:val="28"/>
      <w:szCs w:val="28"/>
    </w:rPr>
  </w:style>
  <w:style w:type="character" w:customStyle="1" w:styleId="Kop4Char">
    <w:name w:val="Kop 4 Char"/>
    <w:basedOn w:val="Standaardalinea-lettertype"/>
    <w:link w:val="Kop4"/>
    <w:rsid w:val="004C047B"/>
    <w:rPr>
      <w:rFonts w:ascii="Verdana" w:hAnsi="Verdana"/>
      <w:bCs/>
      <w:i/>
      <w:sz w:val="18"/>
      <w:szCs w:val="18"/>
    </w:rPr>
  </w:style>
  <w:style w:type="paragraph" w:styleId="Normaalweb">
    <w:name w:val="Normal (Web)"/>
    <w:basedOn w:val="Standaard"/>
    <w:uiPriority w:val="99"/>
    <w:unhideWhenUsed/>
    <w:rsid w:val="00066757"/>
    <w:pPr>
      <w:spacing w:after="150"/>
    </w:pPr>
    <w:rPr>
      <w:rFonts w:ascii="Times New Roman" w:hAnsi="Times New Roman"/>
      <w:snapToGrid/>
      <w:sz w:val="24"/>
      <w:szCs w:val="24"/>
    </w:rPr>
  </w:style>
  <w:style w:type="paragraph" w:customStyle="1" w:styleId="CM12">
    <w:name w:val="CM1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CM32">
    <w:name w:val="CM3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CM42">
    <w:name w:val="CM4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Default">
    <w:name w:val="Default"/>
    <w:rsid w:val="00D035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491BBD"/>
    <w:pPr>
      <w:spacing w:line="161" w:lineRule="atLeast"/>
    </w:pPr>
    <w:rPr>
      <w:rFonts w:ascii="RijksoverheidSansHeading" w:hAnsi="RijksoverheidSansHeading" w:cs="Times New Roman"/>
      <w:color w:val="auto"/>
    </w:rPr>
  </w:style>
  <w:style w:type="character" w:customStyle="1" w:styleId="A4">
    <w:name w:val="A4"/>
    <w:uiPriority w:val="99"/>
    <w:rsid w:val="00491BBD"/>
    <w:rPr>
      <w:rFonts w:cs="RijksoverheidSansHeading"/>
      <w:b/>
      <w:bCs/>
      <w:color w:val="000000"/>
      <w:sz w:val="20"/>
      <w:szCs w:val="20"/>
    </w:rPr>
  </w:style>
  <w:style w:type="character" w:customStyle="1" w:styleId="A5">
    <w:name w:val="A5"/>
    <w:uiPriority w:val="99"/>
    <w:rsid w:val="00491BBD"/>
    <w:rPr>
      <w:rFonts w:ascii="RijksoverheidSansText" w:hAnsi="RijksoverheidSansText" w:cs="RijksoverheidSansText"/>
      <w:color w:val="000000"/>
      <w:sz w:val="14"/>
      <w:szCs w:val="1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49111D"/>
    <w:pPr>
      <w:keepLines/>
      <w:spacing w:line="259" w:lineRule="auto"/>
      <w:outlineLvl w:val="9"/>
    </w:pPr>
    <w:rPr>
      <w:rFonts w:asciiTheme="majorHAnsi" w:eastAsiaTheme="majorEastAsia" w:hAnsiTheme="majorHAnsi" w:cstheme="majorBidi"/>
      <w:b/>
      <w:bCs w:val="0"/>
      <w:snapToGrid/>
      <w:color w:val="365F91" w:themeColor="accent1" w:themeShade="BF"/>
      <w:kern w:val="0"/>
      <w:sz w:val="32"/>
    </w:rPr>
  </w:style>
  <w:style w:type="character" w:customStyle="1" w:styleId="Kop3Char">
    <w:name w:val="Kop 3 Char"/>
    <w:basedOn w:val="Standaardalinea-lettertype"/>
    <w:link w:val="Kop3"/>
    <w:rsid w:val="00345F26"/>
    <w:rPr>
      <w:rFonts w:ascii="Verdana" w:hAnsi="Verdana" w:cs="Arial"/>
      <w:bCs/>
      <w:i/>
      <w:snapToGrid w:val="0"/>
      <w:szCs w:val="26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D77BE7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7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562815-3A7A-4A93-A4E3-F0935E405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92500D72</Template>
  <TotalTime>0</TotalTime>
  <Pages>4</Pages>
  <Words>681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4419</CharactersWithSpaces>
  <SharedDoc>false</SharedDoc>
  <HLinks>
    <vt:vector size="450" baseType="variant">
      <vt:variant>
        <vt:i4>1966144</vt:i4>
      </vt:variant>
      <vt:variant>
        <vt:i4>402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393219</vt:i4>
      </vt:variant>
      <vt:variant>
        <vt:i4>399</vt:i4>
      </vt:variant>
      <vt:variant>
        <vt:i4>0</vt:i4>
      </vt:variant>
      <vt:variant>
        <vt:i4>5</vt:i4>
      </vt:variant>
      <vt:variant>
        <vt:lpwstr>http://www.pianoo.nl/document/4633/handleiding-social-return-bij-rijk</vt:lpwstr>
      </vt:variant>
      <vt:variant>
        <vt:lpwstr/>
      </vt:variant>
      <vt:variant>
        <vt:i4>1507403</vt:i4>
      </vt:variant>
      <vt:variant>
        <vt:i4>396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393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390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1376261</vt:i4>
      </vt:variant>
      <vt:variant>
        <vt:i4>387</vt:i4>
      </vt:variant>
      <vt:variant>
        <vt:i4>0</vt:i4>
      </vt:variant>
      <vt:variant>
        <vt:i4>5</vt:i4>
      </vt:variant>
      <vt:variant>
        <vt:lpwstr>http://www.pianoo.nl/praktijk-tools/handreikingen-voorbeelddocumenten/duurzaam-inkopen/handreikingen-sociale-voorwaarden</vt:lpwstr>
      </vt:variant>
      <vt:variant>
        <vt:lpwstr/>
      </vt:variant>
      <vt:variant>
        <vt:i4>6684720</vt:i4>
      </vt:variant>
      <vt:variant>
        <vt:i4>384</vt:i4>
      </vt:variant>
      <vt:variant>
        <vt:i4>0</vt:i4>
      </vt:variant>
      <vt:variant>
        <vt:i4>5</vt:i4>
      </vt:variant>
      <vt:variant>
        <vt:lpwstr>http://www.pianoo.nl/document/7583/advies-klachtafhandeling-bij-aanbesteden</vt:lpwstr>
      </vt:variant>
      <vt:variant>
        <vt:lpwstr/>
      </vt:variant>
      <vt:variant>
        <vt:i4>6357073</vt:i4>
      </vt:variant>
      <vt:variant>
        <vt:i4>381</vt:i4>
      </vt:variant>
      <vt:variant>
        <vt:i4>0</vt:i4>
      </vt:variant>
      <vt:variant>
        <vt:i4>5</vt:i4>
      </vt:variant>
      <vt:variant>
        <vt:lpwstr>mailto:klachtenmeldpuntHIS@rijksoverheid.nl</vt:lpwstr>
      </vt:variant>
      <vt:variant>
        <vt:lpwstr/>
      </vt:variant>
      <vt:variant>
        <vt:i4>2031620</vt:i4>
      </vt:variant>
      <vt:variant>
        <vt:i4>378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3145827</vt:i4>
      </vt:variant>
      <vt:variant>
        <vt:i4>375</vt:i4>
      </vt:variant>
      <vt:variant>
        <vt:i4>0</vt:i4>
      </vt:variant>
      <vt:variant>
        <vt:i4>5</vt:i4>
      </vt:variant>
      <vt:variant>
        <vt:lpwstr>http://www.rijksoverheid.nl/onderwerpen/aanbesteden</vt:lpwstr>
      </vt:variant>
      <vt:variant>
        <vt:lpwstr/>
      </vt:variant>
      <vt:variant>
        <vt:i4>7929954</vt:i4>
      </vt:variant>
      <vt:variant>
        <vt:i4>372</vt:i4>
      </vt:variant>
      <vt:variant>
        <vt:i4>0</vt:i4>
      </vt:variant>
      <vt:variant>
        <vt:i4>5</vt:i4>
      </vt:variant>
      <vt:variant>
        <vt:lpwstr>http://www.ctmsolution.nl/</vt:lpwstr>
      </vt:variant>
      <vt:variant>
        <vt:lpwstr/>
      </vt:variant>
      <vt:variant>
        <vt:i4>7405683</vt:i4>
      </vt:variant>
      <vt:variant>
        <vt:i4>369</vt:i4>
      </vt:variant>
      <vt:variant>
        <vt:i4>0</vt:i4>
      </vt:variant>
      <vt:variant>
        <vt:i4>5</vt:i4>
      </vt:variant>
      <vt:variant>
        <vt:lpwstr>http://www.ubrijk.nl/organisatieonderdelen/ubr-his</vt:lpwstr>
      </vt:variant>
      <vt:variant>
        <vt:lpwstr/>
      </vt:variant>
      <vt:variant>
        <vt:i4>1179697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_Toc323722324</vt:lpwstr>
      </vt:variant>
      <vt:variant>
        <vt:i4>1179697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_Toc323722323</vt:lpwstr>
      </vt:variant>
      <vt:variant>
        <vt:i4>1179697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_Toc323722322</vt:lpwstr>
      </vt:variant>
      <vt:variant>
        <vt:i4>1179697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_Toc323722321</vt:lpwstr>
      </vt:variant>
      <vt:variant>
        <vt:i4>1179697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_Toc323722320</vt:lpwstr>
      </vt:variant>
      <vt:variant>
        <vt:i4>1114161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_Toc323722319</vt:lpwstr>
      </vt:variant>
      <vt:variant>
        <vt:i4>1114161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_Toc323722318</vt:lpwstr>
      </vt:variant>
      <vt:variant>
        <vt:i4>1114161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_Toc323722317</vt:lpwstr>
      </vt:variant>
      <vt:variant>
        <vt:i4>1114161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_Toc323722316</vt:lpwstr>
      </vt:variant>
      <vt:variant>
        <vt:i4>1114161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_Toc323722315</vt:lpwstr>
      </vt:variant>
      <vt:variant>
        <vt:i4>1114161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_Toc323722314</vt:lpwstr>
      </vt:variant>
      <vt:variant>
        <vt:i4>1114161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_Toc323722313</vt:lpwstr>
      </vt:variant>
      <vt:variant>
        <vt:i4>1114161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_Toc323722312</vt:lpwstr>
      </vt:variant>
      <vt:variant>
        <vt:i4>1114161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_Toc323722311</vt:lpwstr>
      </vt:variant>
      <vt:variant>
        <vt:i4>1114161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_Toc323722310</vt:lpwstr>
      </vt:variant>
      <vt:variant>
        <vt:i4>1048625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_Toc323722309</vt:lpwstr>
      </vt:variant>
      <vt:variant>
        <vt:i4>1048625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_Toc323722308</vt:lpwstr>
      </vt:variant>
      <vt:variant>
        <vt:i4>1048625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_Toc323722307</vt:lpwstr>
      </vt:variant>
      <vt:variant>
        <vt:i4>1048625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_Toc323722306</vt:lpwstr>
      </vt:variant>
      <vt:variant>
        <vt:i4>1048625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_Toc323722305</vt:lpwstr>
      </vt:variant>
      <vt:variant>
        <vt:i4>1048625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_Toc323722304</vt:lpwstr>
      </vt:variant>
      <vt:variant>
        <vt:i4>1048625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_Toc323722303</vt:lpwstr>
      </vt:variant>
      <vt:variant>
        <vt:i4>1048625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_Toc323722302</vt:lpwstr>
      </vt:variant>
      <vt:variant>
        <vt:i4>1048625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_Toc323722301</vt:lpwstr>
      </vt:variant>
      <vt:variant>
        <vt:i4>1048625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_Toc323722300</vt:lpwstr>
      </vt:variant>
      <vt:variant>
        <vt:i4>1638448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_Toc323722299</vt:lpwstr>
      </vt:variant>
      <vt:variant>
        <vt:i4>1638448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_Toc323722298</vt:lpwstr>
      </vt:variant>
      <vt:variant>
        <vt:i4>1638448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_Toc323722297</vt:lpwstr>
      </vt:variant>
      <vt:variant>
        <vt:i4>1638448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_Toc323722296</vt:lpwstr>
      </vt:variant>
      <vt:variant>
        <vt:i4>1638448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_Toc323722295</vt:lpwstr>
      </vt:variant>
      <vt:variant>
        <vt:i4>1638448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_Toc323722294</vt:lpwstr>
      </vt:variant>
      <vt:variant>
        <vt:i4>1638448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_Toc323722293</vt:lpwstr>
      </vt:variant>
      <vt:variant>
        <vt:i4>1638448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_Toc323722292</vt:lpwstr>
      </vt:variant>
      <vt:variant>
        <vt:i4>1638448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_Toc323722291</vt:lpwstr>
      </vt:variant>
      <vt:variant>
        <vt:i4>1638448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_Toc323722290</vt:lpwstr>
      </vt:variant>
      <vt:variant>
        <vt:i4>1572912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_Toc323722289</vt:lpwstr>
      </vt:variant>
      <vt:variant>
        <vt:i4>1572912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_Toc323722288</vt:lpwstr>
      </vt:variant>
      <vt:variant>
        <vt:i4>1572912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_Toc323722287</vt:lpwstr>
      </vt:variant>
      <vt:variant>
        <vt:i4>1572912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_Toc323722286</vt:lpwstr>
      </vt:variant>
      <vt:variant>
        <vt:i4>1572912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_Toc323722285</vt:lpwstr>
      </vt:variant>
      <vt:variant>
        <vt:i4>1572912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_Toc323722284</vt:lpwstr>
      </vt:variant>
      <vt:variant>
        <vt:i4>1572912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_Toc323722283</vt:lpwstr>
      </vt:variant>
      <vt:variant>
        <vt:i4>1572912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_Toc323722282</vt:lpwstr>
      </vt:variant>
      <vt:variant>
        <vt:i4>1572912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_Toc323722281</vt:lpwstr>
      </vt:variant>
      <vt:variant>
        <vt:i4>1572912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_Toc323722280</vt:lpwstr>
      </vt:variant>
      <vt:variant>
        <vt:i4>1507376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_Toc323722279</vt:lpwstr>
      </vt:variant>
      <vt:variant>
        <vt:i4>1507376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_Toc323722278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_Toc323722277</vt:lpwstr>
      </vt:variant>
      <vt:variant>
        <vt:i4>1507376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_Toc323722276</vt:lpwstr>
      </vt:variant>
      <vt:variant>
        <vt:i4>1507376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_Toc323722275</vt:lpwstr>
      </vt:variant>
      <vt:variant>
        <vt:i4>1507376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_Toc323722274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_Toc323722273</vt:lpwstr>
      </vt:variant>
      <vt:variant>
        <vt:i4>1507376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_Toc323722272</vt:lpwstr>
      </vt:variant>
      <vt:variant>
        <vt:i4>1507376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_Toc323722271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_Toc323722270</vt:lpwstr>
      </vt:variant>
      <vt:variant>
        <vt:i4>1441840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_Toc323722269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_Toc323722268</vt:lpwstr>
      </vt:variant>
      <vt:variant>
        <vt:i4>1441840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_Toc323722267</vt:lpwstr>
      </vt:variant>
      <vt:variant>
        <vt:i4>1441840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_Toc323722266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_Toc323722265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_Toc323722264</vt:lpwstr>
      </vt:variant>
      <vt:variant>
        <vt:i4>1966144</vt:i4>
      </vt:variant>
      <vt:variant>
        <vt:i4>3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458775</vt:i4>
      </vt:variant>
      <vt:variant>
        <vt:i4>0</vt:i4>
      </vt:variant>
      <vt:variant>
        <vt:i4>0</vt:i4>
      </vt:variant>
      <vt:variant>
        <vt:i4>5</vt:i4>
      </vt:variant>
      <vt:variant>
        <vt:lpwstr>http://www.pianoo.nl/sites/default/files/documents/documents/handleidingsocialreturndecember2011.pdf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2019-07-29T06:32:00Z</dcterms:created>
  <dcterms:modified xsi:type="dcterms:W3CDTF">2020-10-31T21:11:00Z</dcterms:modified>
</cp:coreProperties>
</file>